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4C154F" w14:textId="5D6E2173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791316">
        <w:rPr>
          <w:b/>
          <w:noProof/>
          <w:sz w:val="24"/>
        </w:rPr>
        <w:t>8</w:t>
      </w:r>
      <w:r w:rsidR="001343B4">
        <w:rPr>
          <w:b/>
          <w:i/>
          <w:noProof/>
          <w:sz w:val="28"/>
        </w:rPr>
        <w:tab/>
        <w:t>S5-24</w:t>
      </w:r>
      <w:r w:rsidR="007A41BE">
        <w:rPr>
          <w:b/>
          <w:i/>
          <w:noProof/>
          <w:sz w:val="28"/>
        </w:rPr>
        <w:t>6794</w:t>
      </w:r>
    </w:p>
    <w:p w14:paraId="79C2DBFC" w14:textId="60317090" w:rsidR="00F526B6" w:rsidRPr="00DA53A0" w:rsidRDefault="00791316" w:rsidP="00F526B6">
      <w:pPr>
        <w:pStyle w:val="Header"/>
        <w:rPr>
          <w:sz w:val="22"/>
          <w:szCs w:val="22"/>
        </w:rPr>
      </w:pPr>
      <w:r>
        <w:rPr>
          <w:sz w:val="24"/>
        </w:rPr>
        <w:t>Orlando</w:t>
      </w:r>
      <w:r w:rsidR="00F526B6">
        <w:rPr>
          <w:sz w:val="24"/>
        </w:rPr>
        <w:t xml:space="preserve">, </w:t>
      </w:r>
      <w:r>
        <w:rPr>
          <w:sz w:val="24"/>
        </w:rPr>
        <w:t>FL, U.S.A.</w:t>
      </w:r>
      <w:r w:rsidR="00F526B6">
        <w:rPr>
          <w:sz w:val="24"/>
        </w:rPr>
        <w:t>, 1</w:t>
      </w:r>
      <w:r>
        <w:rPr>
          <w:sz w:val="24"/>
        </w:rPr>
        <w:t>8</w:t>
      </w:r>
      <w:r w:rsidR="00F526B6">
        <w:rPr>
          <w:sz w:val="24"/>
        </w:rPr>
        <w:t xml:space="preserve"> - </w:t>
      </w:r>
      <w:r>
        <w:rPr>
          <w:sz w:val="24"/>
        </w:rPr>
        <w:t>22</w:t>
      </w:r>
      <w:r w:rsidR="00F526B6">
        <w:rPr>
          <w:sz w:val="24"/>
        </w:rPr>
        <w:t xml:space="preserve"> </w:t>
      </w:r>
      <w:r>
        <w:rPr>
          <w:sz w:val="24"/>
        </w:rPr>
        <w:t>November</w:t>
      </w:r>
      <w:r w:rsidR="00F526B6">
        <w:rPr>
          <w:sz w:val="24"/>
        </w:rPr>
        <w:t xml:space="preserve">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1EE4999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42D6E">
        <w:rPr>
          <w:rFonts w:ascii="Arial" w:hAnsi="Arial"/>
          <w:b/>
          <w:lang w:val="en-US"/>
        </w:rPr>
        <w:t xml:space="preserve">Ericsson </w:t>
      </w:r>
    </w:p>
    <w:p w14:paraId="2C458A19" w14:textId="21AAED1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42D6E">
        <w:rPr>
          <w:rFonts w:ascii="Arial" w:hAnsi="Arial" w:cs="Arial"/>
          <w:b/>
        </w:rPr>
        <w:t>Withdraw incorrect contributions on RACH optimisation</w:t>
      </w:r>
    </w:p>
    <w:p w14:paraId="02CFB229" w14:textId="3555427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583CE9F0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4748B3">
        <w:rPr>
          <w:rFonts w:ascii="Arial" w:hAnsi="Arial"/>
          <w:b/>
        </w:rPr>
        <w:t>6.3.14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4CE7B190" w14:textId="3D9D2BD8" w:rsidR="00C022E3" w:rsidRDefault="00BF29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</w:t>
      </w:r>
      <w:r w:rsidR="00042D6E">
        <w:rPr>
          <w:b/>
          <w:i/>
        </w:rPr>
        <w:t>pprove</w:t>
      </w:r>
      <w:r>
        <w:rPr>
          <w:b/>
          <w:i/>
        </w:rPr>
        <w:t xml:space="preserve"> this contribution.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51FB43A" w14:textId="2F9F3809" w:rsidR="00D7643E" w:rsidRDefault="00D7643E" w:rsidP="00D7643E">
      <w:pPr>
        <w:pStyle w:val="Reference"/>
      </w:pPr>
      <w:r>
        <w:t>[1]</w:t>
      </w:r>
      <w:r>
        <w:tab/>
        <w:t>S5-245310</w:t>
      </w:r>
      <w:r w:rsidR="000E07EF">
        <w:t xml:space="preserve">, </w:t>
      </w:r>
      <w:r w:rsidR="000E07EF" w:rsidRPr="000E07EF">
        <w:t xml:space="preserve">Rel-16 CR TS 28.541 Align allowed value for </w:t>
      </w:r>
      <w:proofErr w:type="gramStart"/>
      <w:r w:rsidR="000E07EF" w:rsidRPr="000E07EF">
        <w:t>ueAccProbabilityDist</w:t>
      </w:r>
      <w:proofErr w:type="gramEnd"/>
    </w:p>
    <w:p w14:paraId="6F08907B" w14:textId="043A0FBA" w:rsidR="00D7643E" w:rsidRDefault="00D7643E" w:rsidP="00D7643E">
      <w:pPr>
        <w:pStyle w:val="Reference"/>
      </w:pPr>
      <w:r>
        <w:t>[2]</w:t>
      </w:r>
      <w:r>
        <w:tab/>
        <w:t>S5-245311</w:t>
      </w:r>
      <w:r w:rsidR="000E07EF">
        <w:t xml:space="preserve">, </w:t>
      </w:r>
      <w:r w:rsidR="000E07EF" w:rsidRPr="000E07EF">
        <w:t xml:space="preserve">Rel-17 CR TS 28.541 Align allowed value for </w:t>
      </w:r>
      <w:proofErr w:type="gramStart"/>
      <w:r w:rsidR="000E07EF" w:rsidRPr="000E07EF">
        <w:t>ueAccProbabilityDist</w:t>
      </w:r>
      <w:proofErr w:type="gramEnd"/>
    </w:p>
    <w:p w14:paraId="79861B5B" w14:textId="21B32D27" w:rsidR="00D7643E" w:rsidRDefault="00D7643E" w:rsidP="00D7643E">
      <w:pPr>
        <w:pStyle w:val="Reference"/>
      </w:pPr>
      <w:r>
        <w:t>[3]</w:t>
      </w:r>
      <w:r>
        <w:tab/>
        <w:t>S5-235312</w:t>
      </w:r>
      <w:r w:rsidR="000E07EF">
        <w:t xml:space="preserve">, </w:t>
      </w:r>
      <w:r w:rsidR="000E07EF" w:rsidRPr="000E07EF">
        <w:t xml:space="preserve">Rel-18 CR TS 28.541 Align allowed value for </w:t>
      </w:r>
      <w:proofErr w:type="gramStart"/>
      <w:r w:rsidR="000E07EF" w:rsidRPr="000E07EF">
        <w:t>ueAccProbabilityDist</w:t>
      </w:r>
      <w:proofErr w:type="gramEnd"/>
    </w:p>
    <w:p w14:paraId="39F07CC1" w14:textId="5E18852B" w:rsidR="00D7643E" w:rsidRDefault="00D7643E" w:rsidP="00D7643E">
      <w:pPr>
        <w:pStyle w:val="Reference"/>
      </w:pPr>
      <w:r>
        <w:t>[4]</w:t>
      </w:r>
      <w:r>
        <w:tab/>
        <w:t>S5-235313</w:t>
      </w:r>
      <w:r w:rsidR="000E07EF">
        <w:t xml:space="preserve">, </w:t>
      </w:r>
      <w:r w:rsidR="000E07EF" w:rsidRPr="000E07EF">
        <w:t xml:space="preserve">Rel-19 CR TS 28.541 Align allowed value for </w:t>
      </w:r>
      <w:proofErr w:type="gramStart"/>
      <w:r w:rsidR="000E07EF" w:rsidRPr="000E07EF">
        <w:t>ueAccProbabilityDist</w:t>
      </w:r>
      <w:proofErr w:type="gramEnd"/>
    </w:p>
    <w:p w14:paraId="14608AE7" w14:textId="6EF8F002" w:rsidR="00251DC6" w:rsidRDefault="00251DC6" w:rsidP="00D7643E">
      <w:pPr>
        <w:pStyle w:val="Reference"/>
      </w:pPr>
      <w:r>
        <w:t>[5]</w:t>
      </w:r>
      <w:r>
        <w:tab/>
        <w:t xml:space="preserve">3GPP TS 28.628, </w:t>
      </w:r>
      <w:r w:rsidRPr="00251DC6">
        <w:t>Self-Organizing Networks (SON) Policy Network Resource Model (NRM) Integration Reference Point (IRP); Information Service (IS</w:t>
      </w:r>
      <w:r>
        <w:t>)</w:t>
      </w:r>
    </w:p>
    <w:p w14:paraId="314C6F87" w14:textId="547BD24F" w:rsidR="00D7643E" w:rsidRDefault="00251DC6" w:rsidP="00251DC6">
      <w:pPr>
        <w:pStyle w:val="Reference"/>
      </w:pPr>
      <w:r>
        <w:t>[6]</w:t>
      </w:r>
      <w:r>
        <w:tab/>
        <w:t xml:space="preserve">3GPP TS 28.313, </w:t>
      </w:r>
      <w:r w:rsidRPr="00251DC6">
        <w:t>Self-Organizing Networks (SON) for 5G networks</w:t>
      </w:r>
    </w:p>
    <w:p w14:paraId="0F0E93BC" w14:textId="65F14193" w:rsidR="00913368" w:rsidRDefault="00913368" w:rsidP="00251DC6">
      <w:pPr>
        <w:pStyle w:val="Reference"/>
      </w:pPr>
      <w:r>
        <w:t>[7]</w:t>
      </w:r>
      <w:r>
        <w:tab/>
        <w:t xml:space="preserve">3GPP TS 38.331, </w:t>
      </w:r>
      <w:r w:rsidRPr="00913368">
        <w:t>NR; Radio Resource Control (RRC); Protocol specification</w:t>
      </w:r>
    </w:p>
    <w:p w14:paraId="247BDD09" w14:textId="24C38EFD" w:rsidR="00866F29" w:rsidRDefault="00866F29" w:rsidP="00251DC6">
      <w:pPr>
        <w:pStyle w:val="Reference"/>
      </w:pPr>
      <w:r>
        <w:t>[8]</w:t>
      </w:r>
      <w:r>
        <w:tab/>
        <w:t xml:space="preserve">3GPP TS 28.552, </w:t>
      </w:r>
      <w:proofErr w:type="gramStart"/>
      <w:r w:rsidRPr="00866F29">
        <w:t>Management</w:t>
      </w:r>
      <w:proofErr w:type="gramEnd"/>
      <w:r w:rsidRPr="00866F29">
        <w:t xml:space="preserve"> and orchestration; 5G performance measurements</w:t>
      </w:r>
    </w:p>
    <w:p w14:paraId="1EC14943" w14:textId="09134310" w:rsidR="00866F29" w:rsidRDefault="00866F29" w:rsidP="00251DC6">
      <w:pPr>
        <w:pStyle w:val="Reference"/>
        <w:rPr>
          <w:iCs/>
        </w:rPr>
      </w:pPr>
      <w:r>
        <w:t>[9]</w:t>
      </w:r>
      <w:r>
        <w:tab/>
        <w:t xml:space="preserve">3GPP TS 28.541, </w:t>
      </w:r>
      <w:proofErr w:type="gramStart"/>
      <w:r w:rsidRPr="00866F29">
        <w:t>Management</w:t>
      </w:r>
      <w:proofErr w:type="gramEnd"/>
      <w:r w:rsidRPr="00866F29">
        <w:t xml:space="preserve"> and orchestration; 5G Network Resource Model (NRM); Stage 2 and stage 3</w:t>
      </w:r>
    </w:p>
    <w:p w14:paraId="1DE85D9E" w14:textId="77777777" w:rsidR="00C022E3" w:rsidRPr="000E07EF" w:rsidRDefault="00C022E3" w:rsidP="000E07EF">
      <w:pPr>
        <w:pStyle w:val="Heading2"/>
      </w:pPr>
      <w:r>
        <w:t>3</w:t>
      </w:r>
      <w:r>
        <w:tab/>
        <w:t>Rationale</w:t>
      </w:r>
    </w:p>
    <w:p w14:paraId="1B39E651" w14:textId="4BEBF8D4" w:rsidR="00D7643E" w:rsidRDefault="00D7643E">
      <w:pPr>
        <w:rPr>
          <w:iCs/>
        </w:rPr>
      </w:pPr>
      <w:r>
        <w:rPr>
          <w:iCs/>
        </w:rPr>
        <w:t>During SA5#157, Hyderabad, Contribution [1</w:t>
      </w:r>
      <w:r w:rsidR="000E07EF">
        <w:rPr>
          <w:iCs/>
        </w:rPr>
        <w:t>] with mirrors [</w:t>
      </w:r>
      <w:r>
        <w:rPr>
          <w:iCs/>
        </w:rPr>
        <w:t xml:space="preserve">2,3,4] were agreed. This was unfortunate, as they are incorrect and should not be implemented. This contribution attempts to </w:t>
      </w:r>
      <w:r w:rsidR="00042D6E">
        <w:rPr>
          <w:iCs/>
        </w:rPr>
        <w:t>explain why they are in</w:t>
      </w:r>
      <w:r>
        <w:rPr>
          <w:iCs/>
        </w:rPr>
        <w:t>correct and asks for the</w:t>
      </w:r>
      <w:r w:rsidR="00042D6E">
        <w:rPr>
          <w:iCs/>
        </w:rPr>
        <w:t xml:space="preserve">m </w:t>
      </w:r>
      <w:r>
        <w:rPr>
          <w:iCs/>
        </w:rPr>
        <w:t>to be withdrawn.</w:t>
      </w:r>
    </w:p>
    <w:p w14:paraId="3A6C869C" w14:textId="5E1A3CFF" w:rsidR="00223084" w:rsidRDefault="00D7643E">
      <w:pPr>
        <w:rPr>
          <w:iCs/>
        </w:rPr>
      </w:pPr>
      <w:r>
        <w:rPr>
          <w:iCs/>
        </w:rPr>
        <w:t>These contributions deal with RACH Optimization. This topic</w:t>
      </w:r>
      <w:r w:rsidR="00223084">
        <w:rPr>
          <w:iCs/>
        </w:rPr>
        <w:t xml:space="preserve"> was pioneered by Ericsson and contributed to E-UTRAN for Rel-</w:t>
      </w:r>
      <w:r w:rsidR="005A25E1">
        <w:rPr>
          <w:iCs/>
        </w:rPr>
        <w:t>10</w:t>
      </w:r>
      <w:r w:rsidR="00223084">
        <w:rPr>
          <w:iCs/>
        </w:rPr>
        <w:t>. The solution was then carried over to NR</w:t>
      </w:r>
      <w:r w:rsidR="00A26107">
        <w:rPr>
          <w:iCs/>
        </w:rPr>
        <w:t xml:space="preserve"> with no functional change.</w:t>
      </w:r>
    </w:p>
    <w:p w14:paraId="1E682AE2" w14:textId="2FD32CCC" w:rsidR="00042D6E" w:rsidRDefault="00042D6E" w:rsidP="00DB571C">
      <w:pPr>
        <w:pStyle w:val="Heading2"/>
      </w:pPr>
      <w:r>
        <w:t>3.1</w:t>
      </w:r>
      <w:r>
        <w:tab/>
        <w:t>Background (can be skipped)</w:t>
      </w:r>
    </w:p>
    <w:p w14:paraId="104C8916" w14:textId="477ACD72" w:rsidR="00251DC6" w:rsidRDefault="00251DC6">
      <w:pPr>
        <w:rPr>
          <w:iCs/>
        </w:rPr>
      </w:pPr>
      <w:r>
        <w:rPr>
          <w:iCs/>
        </w:rPr>
        <w:t xml:space="preserve">The Distributed RACH (DRACH) optimisation function was documented for E-UTRAN in TS </w:t>
      </w:r>
      <w:r w:rsidR="00923CD2">
        <w:rPr>
          <w:iCs/>
        </w:rPr>
        <w:t>28.628</w:t>
      </w:r>
      <w:r w:rsidR="00866F29">
        <w:rPr>
          <w:iCs/>
        </w:rPr>
        <w:t xml:space="preserve"> [5]</w:t>
      </w:r>
      <w:r>
        <w:rPr>
          <w:iCs/>
        </w:rPr>
        <w:t>,</w:t>
      </w:r>
      <w:r w:rsidR="00923CD2">
        <w:rPr>
          <w:iCs/>
        </w:rPr>
        <w:t xml:space="preserve"> clause 4.6</w:t>
      </w:r>
      <w:r>
        <w:rPr>
          <w:iCs/>
        </w:rPr>
        <w:t xml:space="preserve">. This specification explains that: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51DC6" w14:paraId="2ABB7B12" w14:textId="77777777" w:rsidTr="00251DC6">
        <w:tc>
          <w:tcPr>
            <w:tcW w:w="9629" w:type="dxa"/>
          </w:tcPr>
          <w:p w14:paraId="7B22158A" w14:textId="77777777" w:rsidR="00251DC6" w:rsidRDefault="00251DC6" w:rsidP="00251DC6">
            <w:pPr>
              <w:pStyle w:val="Heading3"/>
              <w:rPr>
                <w:noProof/>
              </w:rPr>
            </w:pPr>
            <w:bookmarkStart w:id="0" w:name="_Toc501711055"/>
            <w:r>
              <w:rPr>
                <w:noProof/>
              </w:rPr>
              <w:lastRenderedPageBreak/>
              <w:t>4.6.1</w:t>
            </w:r>
            <w:r>
              <w:rPr>
                <w:noProof/>
              </w:rPr>
              <w:tab/>
              <w:t>Objective and targets</w:t>
            </w:r>
            <w:bookmarkEnd w:id="0"/>
          </w:p>
          <w:p w14:paraId="65A14871" w14:textId="77777777" w:rsidR="00251DC6" w:rsidRDefault="00251DC6" w:rsidP="00251DC6">
            <w:pPr>
              <w:rPr>
                <w:lang w:eastAsia="zh-CN"/>
              </w:rPr>
            </w:pPr>
            <w:r>
              <w:t>The objective of RACH Optimization is to automatically set several parameters related to the performance of RACH.</w:t>
            </w:r>
            <w:r>
              <w:rPr>
                <w:lang w:eastAsia="zh-CN"/>
              </w:rPr>
              <w:t xml:space="preserve"> One of the following targets shall be used. The specific target value shall be configured by operators.</w:t>
            </w:r>
          </w:p>
          <w:tbl>
            <w:tblPr>
              <w:tblW w:w="835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935"/>
              <w:gridCol w:w="4918"/>
              <w:gridCol w:w="1502"/>
            </w:tblGrid>
            <w:tr w:rsidR="00251DC6" w14:paraId="473657FB" w14:textId="77777777" w:rsidTr="00251DC6">
              <w:trPr>
                <w:cantSplit/>
                <w:tblHeader/>
                <w:jc w:val="center"/>
              </w:trPr>
              <w:tc>
                <w:tcPr>
                  <w:tcW w:w="115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hideMark/>
                </w:tcPr>
                <w:p w14:paraId="7764F3E2" w14:textId="77777777" w:rsidR="00251DC6" w:rsidRDefault="00251DC6" w:rsidP="00251DC6">
                  <w:pPr>
                    <w:pStyle w:val="TAH"/>
                  </w:pPr>
                  <w:r>
                    <w:rPr>
                      <w:lang w:eastAsia="zh-CN"/>
                    </w:rPr>
                    <w:t>Target</w:t>
                  </w:r>
                  <w:r>
                    <w:t xml:space="preserve"> Name</w:t>
                  </w:r>
                </w:p>
              </w:tc>
              <w:tc>
                <w:tcPr>
                  <w:tcW w:w="29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hideMark/>
                </w:tcPr>
                <w:p w14:paraId="76ED2753" w14:textId="77777777" w:rsidR="00251DC6" w:rsidRDefault="00251DC6" w:rsidP="00251DC6">
                  <w:pPr>
                    <w:pStyle w:val="TAH"/>
                  </w:pPr>
                  <w:r>
                    <w:t>Definition</w:t>
                  </w:r>
                </w:p>
              </w:tc>
              <w:tc>
                <w:tcPr>
                  <w:tcW w:w="8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hideMark/>
                </w:tcPr>
                <w:p w14:paraId="030A8FAB" w14:textId="77777777" w:rsidR="00251DC6" w:rsidRDefault="00251DC6" w:rsidP="00251DC6">
                  <w:pPr>
                    <w:pStyle w:val="TAH"/>
                    <w:rPr>
                      <w:lang w:eastAsia="zh-CN"/>
                    </w:rPr>
                  </w:pPr>
                  <w:r>
                    <w:t>Legal Values</w:t>
                  </w:r>
                </w:p>
              </w:tc>
            </w:tr>
            <w:tr w:rsidR="00251DC6" w14:paraId="50AF670B" w14:textId="77777777" w:rsidTr="00251DC6">
              <w:trPr>
                <w:cantSplit/>
                <w:tblHeader/>
                <w:jc w:val="center"/>
              </w:trPr>
              <w:tc>
                <w:tcPr>
                  <w:tcW w:w="115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ADA0F42" w14:textId="77777777" w:rsidR="00251DC6" w:rsidRDefault="00251DC6" w:rsidP="00251DC6">
                  <w:pPr>
                    <w:pStyle w:val="TAL"/>
                  </w:pPr>
                  <w:r>
                    <w:t xml:space="preserve">Access Probability, </w:t>
                  </w:r>
                  <w:r>
                    <w:rPr>
                      <w:i/>
                    </w:rPr>
                    <w:t>AP</w:t>
                  </w:r>
                </w:p>
              </w:tc>
              <w:tc>
                <w:tcPr>
                  <w:tcW w:w="29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87FDA3" w14:textId="77777777" w:rsidR="00251DC6" w:rsidRDefault="00251DC6" w:rsidP="00251DC6">
                  <w:pPr>
                    <w:pStyle w:val="TAL"/>
                    <w:rPr>
                      <w:lang w:eastAsia="zh-CN"/>
                    </w:rPr>
                  </w:pPr>
                  <w:r>
                    <w:t>The probability that the UE has access after a certain random access attempt number.</w:t>
                  </w:r>
                  <w:r>
                    <w:rPr>
                      <w:lang w:eastAsia="zh-CN"/>
                    </w:rPr>
                    <w:t xml:space="preserve"> </w:t>
                  </w:r>
                </w:p>
                <w:p w14:paraId="7E1A4BEC" w14:textId="77777777" w:rsidR="00251DC6" w:rsidRDefault="00251DC6" w:rsidP="00251DC6">
                  <w:pPr>
                    <w:pStyle w:val="TAL"/>
                    <w:rPr>
                      <w:snapToGrid w:val="0"/>
                      <w:lang w:eastAsia="zh-CN"/>
                    </w:rPr>
                  </w:pPr>
                </w:p>
                <w:p w14:paraId="51DFAAA6" w14:textId="77777777" w:rsidR="00251DC6" w:rsidRDefault="00251DC6" w:rsidP="00251DC6">
                  <w:pPr>
                    <w:pStyle w:val="TAL"/>
                  </w:pPr>
                  <w:r>
                    <w:rPr>
                      <w:snapToGrid w:val="0"/>
                    </w:rPr>
                    <w:t>The target is met if the actual access probability is higher than the target probability value.</w:t>
                  </w:r>
                </w:p>
              </w:tc>
              <w:tc>
                <w:tcPr>
                  <w:tcW w:w="8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CA27D59" w14:textId="77777777" w:rsidR="00251DC6" w:rsidRDefault="00251DC6" w:rsidP="00251DC6">
                  <w:pPr>
                    <w:pStyle w:val="TAL"/>
                  </w:pPr>
                  <w:r>
                    <w:t>CDF of access attempts. See section 5.5.1</w:t>
                  </w:r>
                </w:p>
              </w:tc>
            </w:tr>
            <w:tr w:rsidR="00251DC6" w14:paraId="380E9636" w14:textId="77777777" w:rsidTr="00251DC6">
              <w:trPr>
                <w:cantSplit/>
                <w:tblHeader/>
                <w:jc w:val="center"/>
              </w:trPr>
              <w:tc>
                <w:tcPr>
                  <w:tcW w:w="115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410F52C" w14:textId="77777777" w:rsidR="00251DC6" w:rsidRDefault="00251DC6" w:rsidP="00251DC6">
                  <w:pPr>
                    <w:pStyle w:val="TAL"/>
                  </w:pPr>
                  <w:r>
                    <w:t>Access Delay Probability</w:t>
                  </w:r>
                  <w:r>
                    <w:rPr>
                      <w:lang w:eastAsia="zh-CN"/>
                    </w:rPr>
                    <w:t>,</w:t>
                  </w:r>
                  <w:r>
                    <w:t xml:space="preserve"> </w:t>
                  </w:r>
                  <w:r>
                    <w:rPr>
                      <w:i/>
                    </w:rPr>
                    <w:t>ADP</w:t>
                  </w:r>
                </w:p>
              </w:tc>
              <w:tc>
                <w:tcPr>
                  <w:tcW w:w="29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9A9391" w14:textId="77777777" w:rsidR="00251DC6" w:rsidRDefault="00251DC6" w:rsidP="00251DC6">
                  <w:pPr>
                    <w:pStyle w:val="TAL"/>
                    <w:rPr>
                      <w:lang w:eastAsia="zh-CN"/>
                    </w:rPr>
                  </w:pPr>
                  <w:r>
                    <w:t>The probability distribution of Access Delay expected to be experienced by UEs accessing the RACH Channel.</w:t>
                  </w:r>
                  <w:r>
                    <w:rPr>
                      <w:lang w:eastAsia="zh-CN"/>
                    </w:rPr>
                    <w:t xml:space="preserve"> </w:t>
                  </w:r>
                </w:p>
                <w:p w14:paraId="4A1C01CF" w14:textId="77777777" w:rsidR="00251DC6" w:rsidRDefault="00251DC6" w:rsidP="00251DC6">
                  <w:pPr>
                    <w:pStyle w:val="TAL"/>
                    <w:rPr>
                      <w:lang w:eastAsia="zh-CN"/>
                    </w:rPr>
                  </w:pPr>
                </w:p>
                <w:p w14:paraId="2F7E3DC3" w14:textId="77777777" w:rsidR="00251DC6" w:rsidRDefault="00251DC6" w:rsidP="00251DC6">
                  <w:pPr>
                    <w:pStyle w:val="TAL"/>
                  </w:pPr>
                  <w:r>
                    <w:rPr>
                      <w:snapToGrid w:val="0"/>
                    </w:rPr>
                    <w:t>The target is met if the actual access probability is higher than the target probability value.</w:t>
                  </w:r>
                </w:p>
              </w:tc>
              <w:tc>
                <w:tcPr>
                  <w:tcW w:w="8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143A55" w14:textId="77777777" w:rsidR="00251DC6" w:rsidRDefault="00251DC6" w:rsidP="00251DC6">
                  <w:pPr>
                    <w:pStyle w:val="TAL"/>
                  </w:pPr>
                  <w:r>
                    <w:t>CDF of delays. See section 5.5.1</w:t>
                  </w:r>
                </w:p>
              </w:tc>
            </w:tr>
          </w:tbl>
          <w:p w14:paraId="22A56C76" w14:textId="77777777" w:rsidR="00251DC6" w:rsidRDefault="00251DC6" w:rsidP="00251DC6">
            <w:pPr>
              <w:rPr>
                <w:lang w:eastAsia="zh-CN"/>
              </w:rPr>
            </w:pPr>
          </w:p>
          <w:p w14:paraId="3F3EB259" w14:textId="77777777" w:rsidR="00251DC6" w:rsidRDefault="00251DC6" w:rsidP="00251DC6">
            <w:pPr>
              <w:pStyle w:val="Heading3"/>
            </w:pPr>
            <w:bookmarkStart w:id="1" w:name="_Toc501711056"/>
            <w:r>
              <w:t>4.6.2</w:t>
            </w:r>
            <w:r>
              <w:tab/>
              <w:t xml:space="preserve">Parameters to be </w:t>
            </w:r>
            <w:proofErr w:type="gramStart"/>
            <w:r>
              <w:t>optimized</w:t>
            </w:r>
            <w:bookmarkEnd w:id="1"/>
            <w:proofErr w:type="gramEnd"/>
          </w:p>
          <w:p w14:paraId="634CE51C" w14:textId="77777777" w:rsidR="00251DC6" w:rsidRDefault="00251DC6" w:rsidP="00251DC6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To achieve RACH optimization target, RACH optimization function may optimize </w:t>
            </w:r>
            <w:r>
              <w:t xml:space="preserve">several parameters </w:t>
            </w:r>
            <w:r>
              <w:rPr>
                <w:lang w:eastAsia="zh-CN"/>
              </w:rPr>
              <w:t>defined in TS 36.300 [14] section 22.4.3.</w:t>
            </w:r>
          </w:p>
          <w:p w14:paraId="1C274CD6" w14:textId="77777777" w:rsidR="00251DC6" w:rsidRDefault="00251DC6">
            <w:pPr>
              <w:rPr>
                <w:iCs/>
              </w:rPr>
            </w:pPr>
          </w:p>
        </w:tc>
      </w:tr>
    </w:tbl>
    <w:p w14:paraId="7DFBD220" w14:textId="77777777" w:rsidR="008C1401" w:rsidRDefault="008C1401">
      <w:pPr>
        <w:rPr>
          <w:iCs/>
        </w:rPr>
      </w:pPr>
    </w:p>
    <w:p w14:paraId="6E5F0DCE" w14:textId="717B7713" w:rsidR="00251DC6" w:rsidRDefault="008C1401">
      <w:pPr>
        <w:rPr>
          <w:iCs/>
        </w:rPr>
      </w:pPr>
      <w:r>
        <w:rPr>
          <w:iCs/>
        </w:rPr>
        <w:t>A similar but less thorough explanation exists for NR</w:t>
      </w:r>
      <w:r w:rsidR="005A25E1">
        <w:rPr>
          <w:iCs/>
        </w:rPr>
        <w:t>, in TS 28.313 [6] clause 7.1.1</w:t>
      </w:r>
      <w:r>
        <w:rPr>
          <w:iCs/>
        </w:rPr>
        <w:t>.</w:t>
      </w:r>
    </w:p>
    <w:p w14:paraId="5510553D" w14:textId="152E3ED1" w:rsidR="00251DC6" w:rsidRDefault="00251DC6">
      <w:pPr>
        <w:rPr>
          <w:iCs/>
        </w:rPr>
      </w:pPr>
      <w:r>
        <w:rPr>
          <w:iCs/>
        </w:rPr>
        <w:t>Th</w:t>
      </w:r>
      <w:r w:rsidR="008C1401">
        <w:rPr>
          <w:iCs/>
        </w:rPr>
        <w:t xml:space="preserve">e TS 28.628 clause </w:t>
      </w:r>
      <w:r w:rsidR="005A25E1">
        <w:rPr>
          <w:iCs/>
        </w:rPr>
        <w:t>4.6.1 above</w:t>
      </w:r>
      <w:r>
        <w:rPr>
          <w:iCs/>
        </w:rPr>
        <w:t xml:space="preserve"> means that the target for optimisation is a </w:t>
      </w:r>
      <w:r>
        <w:rPr>
          <w:i/>
        </w:rPr>
        <w:t>distribution</w:t>
      </w:r>
      <w:r>
        <w:rPr>
          <w:iCs/>
        </w:rPr>
        <w:t xml:space="preserve"> of the access probability, or the access delay probability. Graphically, the operator may </w:t>
      </w:r>
      <w:r w:rsidR="005A25E1">
        <w:rPr>
          <w:iCs/>
        </w:rPr>
        <w:t xml:space="preserve">ideally </w:t>
      </w:r>
      <w:r>
        <w:rPr>
          <w:iCs/>
        </w:rPr>
        <w:t xml:space="preserve">configure a wanted distribution </w:t>
      </w:r>
      <w:r w:rsidR="006A5500">
        <w:rPr>
          <w:iCs/>
        </w:rPr>
        <w:t xml:space="preserve">in a Cumulative Distribution Function (CDF) </w:t>
      </w:r>
      <w:r>
        <w:rPr>
          <w:iCs/>
        </w:rPr>
        <w:t>like this:</w:t>
      </w:r>
    </w:p>
    <w:p w14:paraId="134547FD" w14:textId="284E7C4D" w:rsidR="00251DC6" w:rsidRDefault="007E60F8">
      <w:pPr>
        <w:rPr>
          <w:iCs/>
        </w:rPr>
      </w:pPr>
      <w:r>
        <w:rPr>
          <w:iCs/>
          <w:noProof/>
        </w:rPr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66035A15" wp14:editId="77A79F7A">
                <wp:simplePos x="0" y="0"/>
                <wp:positionH relativeFrom="column">
                  <wp:posOffset>1341723</wp:posOffset>
                </wp:positionH>
                <wp:positionV relativeFrom="paragraph">
                  <wp:posOffset>787890</wp:posOffset>
                </wp:positionV>
                <wp:extent cx="3322202" cy="1641684"/>
                <wp:effectExtent l="0" t="0" r="12065" b="15875"/>
                <wp:wrapNone/>
                <wp:docPr id="1075465258" name="Freeform: Shap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22202" cy="1641684"/>
                        </a:xfrm>
                        <a:custGeom>
                          <a:avLst/>
                          <a:gdLst>
                            <a:gd name="connsiteX0" fmla="*/ 0 w 3322202"/>
                            <a:gd name="connsiteY0" fmla="*/ 1641684 h 1641684"/>
                            <a:gd name="connsiteX1" fmla="*/ 699040 w 3322202"/>
                            <a:gd name="connsiteY1" fmla="*/ 1549891 h 1641684"/>
                            <a:gd name="connsiteX2" fmla="*/ 1101517 w 3322202"/>
                            <a:gd name="connsiteY2" fmla="*/ 1066212 h 1641684"/>
                            <a:gd name="connsiteX3" fmla="*/ 1352182 w 3322202"/>
                            <a:gd name="connsiteY3" fmla="*/ 416600 h 1641684"/>
                            <a:gd name="connsiteX4" fmla="*/ 1698172 w 3322202"/>
                            <a:gd name="connsiteY4" fmla="*/ 130629 h 1641684"/>
                            <a:gd name="connsiteX5" fmla="*/ 2411333 w 3322202"/>
                            <a:gd name="connsiteY5" fmla="*/ 42366 h 1641684"/>
                            <a:gd name="connsiteX6" fmla="*/ 3322202 w 3322202"/>
                            <a:gd name="connsiteY6" fmla="*/ 0 h 1641684"/>
                            <a:gd name="connsiteX0" fmla="*/ 0 w 3322202"/>
                            <a:gd name="connsiteY0" fmla="*/ 1641684 h 1641684"/>
                            <a:gd name="connsiteX1" fmla="*/ 699040 w 3322202"/>
                            <a:gd name="connsiteY1" fmla="*/ 1549891 h 1641684"/>
                            <a:gd name="connsiteX2" fmla="*/ 1101517 w 3322202"/>
                            <a:gd name="connsiteY2" fmla="*/ 1066212 h 1641684"/>
                            <a:gd name="connsiteX3" fmla="*/ 1352182 w 3322202"/>
                            <a:gd name="connsiteY3" fmla="*/ 416600 h 1641684"/>
                            <a:gd name="connsiteX4" fmla="*/ 1698172 w 3322202"/>
                            <a:gd name="connsiteY4" fmla="*/ 130629 h 1641684"/>
                            <a:gd name="connsiteX5" fmla="*/ 2411333 w 3322202"/>
                            <a:gd name="connsiteY5" fmla="*/ 42366 h 1641684"/>
                            <a:gd name="connsiteX6" fmla="*/ 3322202 w 3322202"/>
                            <a:gd name="connsiteY6" fmla="*/ 0 h 1641684"/>
                            <a:gd name="connsiteX0" fmla="*/ 0 w 3322202"/>
                            <a:gd name="connsiteY0" fmla="*/ 1641684 h 1641684"/>
                            <a:gd name="connsiteX1" fmla="*/ 699040 w 3322202"/>
                            <a:gd name="connsiteY1" fmla="*/ 1549891 h 1641684"/>
                            <a:gd name="connsiteX2" fmla="*/ 1101517 w 3322202"/>
                            <a:gd name="connsiteY2" fmla="*/ 1066212 h 1641684"/>
                            <a:gd name="connsiteX3" fmla="*/ 1352182 w 3322202"/>
                            <a:gd name="connsiteY3" fmla="*/ 416600 h 1641684"/>
                            <a:gd name="connsiteX4" fmla="*/ 1698172 w 3322202"/>
                            <a:gd name="connsiteY4" fmla="*/ 130629 h 1641684"/>
                            <a:gd name="connsiteX5" fmla="*/ 2411333 w 3322202"/>
                            <a:gd name="connsiteY5" fmla="*/ 42366 h 1641684"/>
                            <a:gd name="connsiteX6" fmla="*/ 3322202 w 3322202"/>
                            <a:gd name="connsiteY6" fmla="*/ 0 h 1641684"/>
                            <a:gd name="connsiteX0" fmla="*/ 0 w 3322202"/>
                            <a:gd name="connsiteY0" fmla="*/ 1641684 h 1641684"/>
                            <a:gd name="connsiteX1" fmla="*/ 699040 w 3322202"/>
                            <a:gd name="connsiteY1" fmla="*/ 1549891 h 1641684"/>
                            <a:gd name="connsiteX2" fmla="*/ 1101517 w 3322202"/>
                            <a:gd name="connsiteY2" fmla="*/ 1066212 h 1641684"/>
                            <a:gd name="connsiteX3" fmla="*/ 1352182 w 3322202"/>
                            <a:gd name="connsiteY3" fmla="*/ 416600 h 1641684"/>
                            <a:gd name="connsiteX4" fmla="*/ 1698172 w 3322202"/>
                            <a:gd name="connsiteY4" fmla="*/ 130629 h 1641684"/>
                            <a:gd name="connsiteX5" fmla="*/ 2411333 w 3322202"/>
                            <a:gd name="connsiteY5" fmla="*/ 42366 h 1641684"/>
                            <a:gd name="connsiteX6" fmla="*/ 3322202 w 3322202"/>
                            <a:gd name="connsiteY6" fmla="*/ 0 h 1641684"/>
                            <a:gd name="connsiteX0" fmla="*/ 0 w 3322202"/>
                            <a:gd name="connsiteY0" fmla="*/ 1641684 h 1641684"/>
                            <a:gd name="connsiteX1" fmla="*/ 699040 w 3322202"/>
                            <a:gd name="connsiteY1" fmla="*/ 1549891 h 1641684"/>
                            <a:gd name="connsiteX2" fmla="*/ 1101517 w 3322202"/>
                            <a:gd name="connsiteY2" fmla="*/ 1066212 h 1641684"/>
                            <a:gd name="connsiteX3" fmla="*/ 1352182 w 3322202"/>
                            <a:gd name="connsiteY3" fmla="*/ 416600 h 1641684"/>
                            <a:gd name="connsiteX4" fmla="*/ 1698172 w 3322202"/>
                            <a:gd name="connsiteY4" fmla="*/ 130629 h 1641684"/>
                            <a:gd name="connsiteX5" fmla="*/ 2411333 w 3322202"/>
                            <a:gd name="connsiteY5" fmla="*/ 42366 h 1641684"/>
                            <a:gd name="connsiteX6" fmla="*/ 3322202 w 3322202"/>
                            <a:gd name="connsiteY6" fmla="*/ 0 h 1641684"/>
                            <a:gd name="connsiteX0" fmla="*/ 0 w 3322202"/>
                            <a:gd name="connsiteY0" fmla="*/ 1641684 h 1641684"/>
                            <a:gd name="connsiteX1" fmla="*/ 1101517 w 3322202"/>
                            <a:gd name="connsiteY1" fmla="*/ 1066212 h 1641684"/>
                            <a:gd name="connsiteX2" fmla="*/ 1352182 w 3322202"/>
                            <a:gd name="connsiteY2" fmla="*/ 416600 h 1641684"/>
                            <a:gd name="connsiteX3" fmla="*/ 1698172 w 3322202"/>
                            <a:gd name="connsiteY3" fmla="*/ 130629 h 1641684"/>
                            <a:gd name="connsiteX4" fmla="*/ 2411333 w 3322202"/>
                            <a:gd name="connsiteY4" fmla="*/ 42366 h 1641684"/>
                            <a:gd name="connsiteX5" fmla="*/ 3322202 w 3322202"/>
                            <a:gd name="connsiteY5" fmla="*/ 0 h 1641684"/>
                            <a:gd name="connsiteX0" fmla="*/ 0 w 3322202"/>
                            <a:gd name="connsiteY0" fmla="*/ 1641684 h 1641684"/>
                            <a:gd name="connsiteX1" fmla="*/ 1101517 w 3322202"/>
                            <a:gd name="connsiteY1" fmla="*/ 1066212 h 1641684"/>
                            <a:gd name="connsiteX2" fmla="*/ 1352182 w 3322202"/>
                            <a:gd name="connsiteY2" fmla="*/ 416600 h 1641684"/>
                            <a:gd name="connsiteX3" fmla="*/ 1698172 w 3322202"/>
                            <a:gd name="connsiteY3" fmla="*/ 130629 h 1641684"/>
                            <a:gd name="connsiteX4" fmla="*/ 2411333 w 3322202"/>
                            <a:gd name="connsiteY4" fmla="*/ 42366 h 1641684"/>
                            <a:gd name="connsiteX5" fmla="*/ 3322202 w 3322202"/>
                            <a:gd name="connsiteY5" fmla="*/ 0 h 1641684"/>
                            <a:gd name="connsiteX0" fmla="*/ 0 w 3322202"/>
                            <a:gd name="connsiteY0" fmla="*/ 1641684 h 1641684"/>
                            <a:gd name="connsiteX1" fmla="*/ 1101517 w 3322202"/>
                            <a:gd name="connsiteY1" fmla="*/ 1066212 h 1641684"/>
                            <a:gd name="connsiteX2" fmla="*/ 1352182 w 3322202"/>
                            <a:gd name="connsiteY2" fmla="*/ 416600 h 1641684"/>
                            <a:gd name="connsiteX3" fmla="*/ 2411333 w 3322202"/>
                            <a:gd name="connsiteY3" fmla="*/ 42366 h 1641684"/>
                            <a:gd name="connsiteX4" fmla="*/ 3322202 w 3322202"/>
                            <a:gd name="connsiteY4" fmla="*/ 0 h 1641684"/>
                            <a:gd name="connsiteX0" fmla="*/ 0 w 3322202"/>
                            <a:gd name="connsiteY0" fmla="*/ 1641684 h 1641684"/>
                            <a:gd name="connsiteX1" fmla="*/ 1101517 w 3322202"/>
                            <a:gd name="connsiteY1" fmla="*/ 1066212 h 1641684"/>
                            <a:gd name="connsiteX2" fmla="*/ 1352182 w 3322202"/>
                            <a:gd name="connsiteY2" fmla="*/ 416600 h 1641684"/>
                            <a:gd name="connsiteX3" fmla="*/ 2411333 w 3322202"/>
                            <a:gd name="connsiteY3" fmla="*/ 42366 h 1641684"/>
                            <a:gd name="connsiteX4" fmla="*/ 3322202 w 3322202"/>
                            <a:gd name="connsiteY4" fmla="*/ 0 h 1641684"/>
                            <a:gd name="connsiteX0" fmla="*/ 0 w 3322202"/>
                            <a:gd name="connsiteY0" fmla="*/ 1641684 h 1641684"/>
                            <a:gd name="connsiteX1" fmla="*/ 1101517 w 3322202"/>
                            <a:gd name="connsiteY1" fmla="*/ 1066212 h 1641684"/>
                            <a:gd name="connsiteX2" fmla="*/ 1352182 w 3322202"/>
                            <a:gd name="connsiteY2" fmla="*/ 416600 h 1641684"/>
                            <a:gd name="connsiteX3" fmla="*/ 2411333 w 3322202"/>
                            <a:gd name="connsiteY3" fmla="*/ 42366 h 1641684"/>
                            <a:gd name="connsiteX4" fmla="*/ 3322202 w 3322202"/>
                            <a:gd name="connsiteY4" fmla="*/ 0 h 164168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3322202" h="1641684">
                              <a:moveTo>
                                <a:pt x="0" y="1641684"/>
                              </a:moveTo>
                              <a:cubicBezTo>
                                <a:pt x="229483" y="1521794"/>
                                <a:pt x="805532" y="1648205"/>
                                <a:pt x="1101517" y="1066212"/>
                              </a:cubicBezTo>
                              <a:cubicBezTo>
                                <a:pt x="1255693" y="874391"/>
                                <a:pt x="1183882" y="643729"/>
                                <a:pt x="1352182" y="416600"/>
                              </a:cubicBezTo>
                              <a:cubicBezTo>
                                <a:pt x="1669922" y="125900"/>
                                <a:pt x="1641619" y="68245"/>
                                <a:pt x="2411333" y="42366"/>
                              </a:cubicBezTo>
                              <a:lnTo>
                                <a:pt x="3322202" y="0"/>
                              </a:lnTo>
                            </a:path>
                          </a:pathLst>
                        </a:cu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B8497EA" id="Freeform: Shape 8" o:spid="_x0000_s1026" style="position:absolute;margin-left:105.65pt;margin-top:62.05pt;width:261.6pt;height:129.2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322202,1641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" path="m,1641684v229483,-119890,805532,6521,1101517,-575472c1255693,874391,1183882,643729,1352182,416600,1669922,125900,1641619,68245,2411333,42366l3322202,e" filled="f" strokecolor="#09101d [484]" strokeweight="1pt">
                <v:stroke joinstyle="miter"/>
                <v:path arrowok="t" o:connecttype="custom" o:connectlocs="0,1641684;1101517,1066212;1352182,416600;2411333,42366;3322202,0" o:connectangles="0,0,0,0,0"/>
              </v:shape>
            </w:pict>
          </mc:Fallback>
        </mc:AlternateContent>
      </w:r>
      <w:r w:rsidR="007430D4">
        <w:rPr>
          <w:iCs/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5EAB5C10" wp14:editId="00BEA0D4">
                <wp:simplePos x="0" y="0"/>
                <wp:positionH relativeFrom="column">
                  <wp:posOffset>1254761</wp:posOffset>
                </wp:positionH>
                <wp:positionV relativeFrom="paragraph">
                  <wp:posOffset>2470784</wp:posOffset>
                </wp:positionV>
                <wp:extent cx="4489450" cy="45719"/>
                <wp:effectExtent l="19050" t="57150" r="82550" b="88265"/>
                <wp:wrapNone/>
                <wp:docPr id="182648763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89450" cy="45719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015510E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98.8pt;margin-top:194.55pt;width:353.5pt;height:3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" strokecolor="#4472c4 [3204]" strokeweight="2.25pt">
                <v:stroke endarrow="block" joinstyle="miter"/>
              </v:shape>
            </w:pict>
          </mc:Fallback>
        </mc:AlternateContent>
      </w:r>
      <w:r w:rsidR="007430D4">
        <w:rPr>
          <w:iCs/>
          <w:noProof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3641CCA3" wp14:editId="4834B2E6">
                <wp:simplePos x="0" y="0"/>
                <wp:positionH relativeFrom="column">
                  <wp:posOffset>1351915</wp:posOffset>
                </wp:positionH>
                <wp:positionV relativeFrom="paragraph">
                  <wp:posOffset>736600</wp:posOffset>
                </wp:positionV>
                <wp:extent cx="4076700" cy="6350"/>
                <wp:effectExtent l="0" t="0" r="19050" b="31750"/>
                <wp:wrapNone/>
                <wp:docPr id="2074445694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76700" cy="6350"/>
                        </a:xfrm>
                        <a:prstGeom prst="line">
                          <a:avLst/>
                        </a:prstGeom>
                        <a:ln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128EC4D" id="Straight Connector 5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6.45pt,58pt" to="427.45pt,5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" strokecolor="#4472c4 [3204]" strokeweight=".5pt">
                <v:stroke dashstyle="3 1" joinstyle="miter"/>
              </v:line>
            </w:pict>
          </mc:Fallback>
        </mc:AlternateContent>
      </w:r>
      <w:r w:rsidR="00610693">
        <w:rPr>
          <w:iCs/>
          <w:noProof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6AA295A4" wp14:editId="00D9DC23">
                <wp:simplePos x="0" y="0"/>
                <wp:positionH relativeFrom="column">
                  <wp:posOffset>4822190</wp:posOffset>
                </wp:positionH>
                <wp:positionV relativeFrom="paragraph">
                  <wp:posOffset>2503805</wp:posOffset>
                </wp:positionV>
                <wp:extent cx="389614" cy="286247"/>
                <wp:effectExtent l="0" t="0" r="0" b="0"/>
                <wp:wrapNone/>
                <wp:docPr id="751974040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9614" cy="28624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F6BF770" w14:textId="10CE2612" w:rsidR="00610693" w:rsidRDefault="00610693">
                            <w:r>
                              <w:t>200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AA295A4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79.7pt;margin-top:197.15pt;width:30.7pt;height:22.55pt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" filled="f" stroked="f" strokeweight=".5pt">
                <v:textbox>
                  <w:txbxContent>
                    <w:p w14:paraId="7F6BF770" w14:textId="10CE2612" w:rsidR="00610693" w:rsidRDefault="00610693">
                      <w:r>
                        <w:t>200</w:t>
                      </w:r>
                    </w:p>
                  </w:txbxContent>
                </v:textbox>
              </v:shape>
            </w:pict>
          </mc:Fallback>
        </mc:AlternateContent>
      </w:r>
      <w:r w:rsidR="00610693">
        <w:rPr>
          <w:iCs/>
          <w:noProof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3930965C" wp14:editId="4BE0DCD5">
                <wp:simplePos x="0" y="0"/>
                <wp:positionH relativeFrom="column">
                  <wp:posOffset>1139190</wp:posOffset>
                </wp:positionH>
                <wp:positionV relativeFrom="paragraph">
                  <wp:posOffset>2496820</wp:posOffset>
                </wp:positionV>
                <wp:extent cx="389614" cy="286247"/>
                <wp:effectExtent l="0" t="0" r="0" b="0"/>
                <wp:wrapNone/>
                <wp:docPr id="389657209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9614" cy="28624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EAC07D9" w14:textId="361FC861" w:rsidR="00610693" w:rsidRDefault="00610693">
                            <w: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30965C" id="_x0000_s1027" type="#_x0000_t202" style="position:absolute;margin-left:89.7pt;margin-top:196.6pt;width:30.7pt;height:22.5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" filled="f" stroked="f" strokeweight=".5pt">
                <v:textbox>
                  <w:txbxContent>
                    <w:p w14:paraId="4EAC07D9" w14:textId="361FC861" w:rsidR="00610693" w:rsidRDefault="00610693">
                      <w: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251DC6">
        <w:rPr>
          <w:iCs/>
          <w:noProof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2B0DC2F5" wp14:editId="7BCBB558">
                <wp:simplePos x="0" y="0"/>
                <wp:positionH relativeFrom="column">
                  <wp:posOffset>810260</wp:posOffset>
                </wp:positionH>
                <wp:positionV relativeFrom="paragraph">
                  <wp:posOffset>589280</wp:posOffset>
                </wp:positionV>
                <wp:extent cx="598805" cy="286247"/>
                <wp:effectExtent l="0" t="0" r="0" b="0"/>
                <wp:wrapNone/>
                <wp:docPr id="1608550056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8805" cy="28624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B319C2E" w14:textId="33DD406B" w:rsidR="00251DC6" w:rsidRDefault="00251DC6">
                            <w:r>
                              <w:t>100%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0DC2F5" id="_x0000_s1028" type="#_x0000_t202" style="position:absolute;margin-left:63.8pt;margin-top:46.4pt;width:47.15pt;height:22.5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" filled="f" stroked="f" strokeweight=".5pt">
                <v:textbox>
                  <w:txbxContent>
                    <w:p w14:paraId="4B319C2E" w14:textId="33DD406B" w:rsidR="00251DC6" w:rsidRDefault="00251DC6">
                      <w:r>
                        <w:t>100%</w:t>
                      </w:r>
                    </w:p>
                  </w:txbxContent>
                </v:textbox>
              </v:shape>
            </w:pict>
          </mc:Fallback>
        </mc:AlternateContent>
      </w:r>
      <w:r w:rsidR="00251DC6">
        <w:rPr>
          <w:iCs/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780442B8" wp14:editId="26C74201">
                <wp:simplePos x="0" y="0"/>
                <wp:positionH relativeFrom="column">
                  <wp:posOffset>961390</wp:posOffset>
                </wp:positionH>
                <wp:positionV relativeFrom="paragraph">
                  <wp:posOffset>2344420</wp:posOffset>
                </wp:positionV>
                <wp:extent cx="389614" cy="286247"/>
                <wp:effectExtent l="0" t="0" r="0" b="0"/>
                <wp:wrapNone/>
                <wp:docPr id="161059135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9614" cy="28624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EE6F242" w14:textId="78A60632" w:rsidR="00251DC6" w:rsidRDefault="00251DC6">
                            <w:r>
                              <w:t>0%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0442B8" id="_x0000_s1029" type="#_x0000_t202" style="position:absolute;margin-left:75.7pt;margin-top:184.6pt;width:30.7pt;height:22.5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" filled="f" stroked="f" strokeweight=".5pt">
                <v:textbox>
                  <w:txbxContent>
                    <w:p w14:paraId="2EE6F242" w14:textId="78A60632" w:rsidR="00251DC6" w:rsidRDefault="00251DC6">
                      <w:r>
                        <w:t>0%</w:t>
                      </w:r>
                    </w:p>
                  </w:txbxContent>
                </v:textbox>
              </v:shape>
            </w:pict>
          </mc:Fallback>
        </mc:AlternateContent>
      </w:r>
      <w:r w:rsidR="00251DC6">
        <w:rPr>
          <w:iCs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2C9CDA8" wp14:editId="68D1879E">
                <wp:simplePos x="0" y="0"/>
                <wp:positionH relativeFrom="column">
                  <wp:posOffset>1267460</wp:posOffset>
                </wp:positionH>
                <wp:positionV relativeFrom="paragraph">
                  <wp:posOffset>577215</wp:posOffset>
                </wp:positionV>
                <wp:extent cx="0" cy="1892410"/>
                <wp:effectExtent l="57150" t="38100" r="57150" b="12700"/>
                <wp:wrapNone/>
                <wp:docPr id="871754517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89241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6D94E7" id="Straight Arrow Connector 2" o:spid="_x0000_s1026" type="#_x0000_t32" style="position:absolute;margin-left:99.8pt;margin-top:45.45pt;width:0;height:149pt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" strokecolor="#4472c4 [3204]" strokeweight="2.25pt">
                <v:stroke endarrow="block" joinstyle="miter"/>
              </v:shape>
            </w:pict>
          </mc:Fallback>
        </mc:AlternateContent>
      </w:r>
      <w:r w:rsidR="00251DC6">
        <w:rPr>
          <w:iCs/>
          <w:noProof/>
        </w:rPr>
        <mc:AlternateContent>
          <mc:Choice Requires="wpc">
            <w:drawing>
              <wp:inline distT="0" distB="0" distL="0" distR="0" wp14:anchorId="66FE3D99" wp14:editId="13CE8DA6">
                <wp:extent cx="5892800" cy="3200400"/>
                <wp:effectExtent l="38100" t="38100" r="88900" b="95250"/>
                <wp:docPr id="790779262" name="Canvas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c:bg>
                      <wpc:whole/>
                      <wps:wsp>
                        <wps:cNvPr id="1133211009" name="Text Box 3"/>
                        <wps:cNvSpPr txBox="1"/>
                        <wps:spPr>
                          <a:xfrm>
                            <a:off x="473710" y="370500"/>
                            <a:ext cx="842645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5EE5A5C" w14:textId="77777777" w:rsidR="00251DC6" w:rsidRDefault="00251DC6" w:rsidP="00251DC6">
                              <w:pPr>
                                <w:overflowPunct w:val="0"/>
                                <w:rPr>
                                  <w:i/>
                                  <w:iCs/>
                                </w:rPr>
                              </w:pPr>
                              <w:r>
                                <w:rPr>
                                  <w:i/>
                                  <w:iCs/>
                                </w:rPr>
                                <w:t>probability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73827367" name="Text Box 3"/>
                        <wps:cNvSpPr txBox="1"/>
                        <wps:spPr>
                          <a:xfrm>
                            <a:off x="5143500" y="2440600"/>
                            <a:ext cx="736600" cy="4169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E8F02ED" w14:textId="67946E0C" w:rsidR="00610693" w:rsidRDefault="00610693" w:rsidP="00251DC6">
                              <w:pPr>
                                <w:overflowPunct w:val="0"/>
                                <w:rPr>
                                  <w:i/>
                                  <w:iCs/>
                                </w:rPr>
                              </w:pPr>
                              <w:r>
                                <w:rPr>
                                  <w:i/>
                                  <w:iCs/>
                                </w:rPr>
                                <w:t>number of preambles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6FE3D99" id="Canvas 4" o:spid="_x0000_s1030" editas="canvas" style="width:464pt;height:252pt;mso-position-horizontal-relative:char;mso-position-vertical-relative:line" coordsize="58928,32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1" type="#_x0000_t75" style="position:absolute;width:58928;height:32004;visibility:visible;mso-wrap-style:square" filled="t">
                  <v:fill o:detectmouseclick="t"/>
                  <v:shadow on="t" color="black" opacity="26214f" origin="-.5,-.5" offset=".74836mm,.74836mm"/>
                  <v:path o:connecttype="none"/>
                </v:shape>
                <v:shape id="_x0000_s1032" type="#_x0000_t202" style="position:absolute;left:4737;top:3705;width:8426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" filled="f" stroked="f" strokeweight=".5pt">
                  <v:textbox>
                    <w:txbxContent>
                      <w:p w14:paraId="05EE5A5C" w14:textId="77777777" w:rsidR="00251DC6" w:rsidRDefault="00251DC6" w:rsidP="00251DC6">
                        <w:pPr>
                          <w:overflowPunct w:val="0"/>
                          <w:rPr>
                            <w:i/>
                            <w:iCs/>
                          </w:rPr>
                        </w:pPr>
                        <w:r>
                          <w:rPr>
                            <w:i/>
                            <w:iCs/>
                          </w:rPr>
                          <w:t>probability</w:t>
                        </w:r>
                      </w:p>
                    </w:txbxContent>
                  </v:textbox>
                </v:shape>
                <v:shape id="_x0000_s1033" type="#_x0000_t202" style="position:absolute;left:51435;top:24406;width:7366;height:41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" filled="f" stroked="f" strokeweight=".5pt">
                  <v:textbox>
                    <w:txbxContent>
                      <w:p w14:paraId="2E8F02ED" w14:textId="67946E0C" w:rsidR="00610693" w:rsidRDefault="00610693" w:rsidP="00251DC6">
                        <w:pPr>
                          <w:overflowPunct w:val="0"/>
                          <w:rPr>
                            <w:i/>
                            <w:iCs/>
                          </w:rPr>
                        </w:pPr>
                        <w:r>
                          <w:rPr>
                            <w:i/>
                            <w:iCs/>
                          </w:rPr>
                          <w:t>number of preambles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94EF4CC" w14:textId="41D15AE1" w:rsidR="00251DC6" w:rsidRPr="00C84331" w:rsidRDefault="006A5500" w:rsidP="00C84331">
      <w:pPr>
        <w:jc w:val="center"/>
        <w:rPr>
          <w:b/>
          <w:bCs/>
          <w:iCs/>
        </w:rPr>
      </w:pPr>
      <w:r w:rsidRPr="00C84331">
        <w:rPr>
          <w:b/>
          <w:bCs/>
          <w:iCs/>
        </w:rPr>
        <w:t>Figure 1 Continuous CDF</w:t>
      </w:r>
    </w:p>
    <w:p w14:paraId="245F5A8C" w14:textId="77777777" w:rsidR="0081747A" w:rsidRDefault="0081747A">
      <w:pPr>
        <w:rPr>
          <w:iCs/>
        </w:rPr>
      </w:pPr>
    </w:p>
    <w:p w14:paraId="261ABA37" w14:textId="1AD6253D" w:rsidR="00C84331" w:rsidRDefault="00C84331">
      <w:pPr>
        <w:rPr>
          <w:iCs/>
        </w:rPr>
      </w:pPr>
      <w:r>
        <w:rPr>
          <w:iCs/>
        </w:rPr>
        <w:t xml:space="preserve">As a continuous CDF is difficult to implement, we chose a more implementation friendly discreet CDF, with four specified </w:t>
      </w:r>
      <w:r w:rsidR="005A25E1">
        <w:rPr>
          <w:iCs/>
        </w:rPr>
        <w:t xml:space="preserve">probability </w:t>
      </w:r>
      <w:r>
        <w:rPr>
          <w:iCs/>
        </w:rPr>
        <w:t>values, 25%, 50%, 75% and 90%</w:t>
      </w:r>
      <w:r w:rsidR="005A25E1">
        <w:rPr>
          <w:iCs/>
        </w:rPr>
        <w:t xml:space="preserve">. For NR, </w:t>
      </w:r>
      <w:r>
        <w:rPr>
          <w:iCs/>
        </w:rPr>
        <w:t xml:space="preserve">see TS 28.541, clause 4.4.1, </w:t>
      </w:r>
      <w:r>
        <w:rPr>
          <w:rFonts w:ascii="Courier New" w:hAnsi="Courier New" w:cs="Courier New"/>
          <w:sz w:val="18"/>
          <w:szCs w:val="18"/>
        </w:rPr>
        <w:t>ueAccProbabilityDist</w:t>
      </w:r>
      <w:r>
        <w:rPr>
          <w:iCs/>
        </w:rPr>
        <w:t xml:space="preserve">. The </w:t>
      </w:r>
      <w:r w:rsidR="005A25E1">
        <w:rPr>
          <w:iCs/>
        </w:rPr>
        <w:t>CDF</w:t>
      </w:r>
      <w:r>
        <w:rPr>
          <w:iCs/>
        </w:rPr>
        <w:t xml:space="preserve"> would then look like this:</w:t>
      </w:r>
    </w:p>
    <w:p w14:paraId="03835D8C" w14:textId="6B6305CF" w:rsidR="00C84331" w:rsidRDefault="001774D5" w:rsidP="00C84331">
      <w:pPr>
        <w:rPr>
          <w:iCs/>
        </w:rPr>
      </w:pPr>
      <w:r>
        <w:rPr>
          <w:iCs/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56" behindDoc="0" locked="0" layoutInCell="1" allowOverlap="1" wp14:anchorId="50E2BF79" wp14:editId="2D33AB27">
                <wp:simplePos x="0" y="0"/>
                <wp:positionH relativeFrom="column">
                  <wp:posOffset>1306418</wp:posOffset>
                </wp:positionH>
                <wp:positionV relativeFrom="paragraph">
                  <wp:posOffset>875741</wp:posOffset>
                </wp:positionV>
                <wp:extent cx="1906471" cy="1567543"/>
                <wp:effectExtent l="0" t="0" r="17780" b="33020"/>
                <wp:wrapNone/>
                <wp:docPr id="659931895" name="Freeform: Shap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6471" cy="1567543"/>
                        </a:xfrm>
                        <a:custGeom>
                          <a:avLst/>
                          <a:gdLst>
                            <a:gd name="connsiteX0" fmla="*/ 0 w 1906471"/>
                            <a:gd name="connsiteY0" fmla="*/ 1564012 h 1567543"/>
                            <a:gd name="connsiteX1" fmla="*/ 515453 w 1906471"/>
                            <a:gd name="connsiteY1" fmla="*/ 1567543 h 1567543"/>
                            <a:gd name="connsiteX2" fmla="*/ 515453 w 1906471"/>
                            <a:gd name="connsiteY2" fmla="*/ 1136822 h 1567543"/>
                            <a:gd name="connsiteX3" fmla="*/ 840260 w 1906471"/>
                            <a:gd name="connsiteY3" fmla="*/ 1136822 h 1567543"/>
                            <a:gd name="connsiteX4" fmla="*/ 836729 w 1906471"/>
                            <a:gd name="connsiteY4" fmla="*/ 695509 h 1567543"/>
                            <a:gd name="connsiteX5" fmla="*/ 1405140 w 1906471"/>
                            <a:gd name="connsiteY5" fmla="*/ 681387 h 1567543"/>
                            <a:gd name="connsiteX6" fmla="*/ 1405140 w 1906471"/>
                            <a:gd name="connsiteY6" fmla="*/ 233013 h 1567543"/>
                            <a:gd name="connsiteX7" fmla="*/ 1906471 w 1906471"/>
                            <a:gd name="connsiteY7" fmla="*/ 225952 h 1567543"/>
                            <a:gd name="connsiteX8" fmla="*/ 1906471 w 1906471"/>
                            <a:gd name="connsiteY8" fmla="*/ 0 h 1567543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</a:cxnLst>
                          <a:rect l="l" t="t" r="r" b="b"/>
                          <a:pathLst>
                            <a:path w="1906471" h="1567543">
                              <a:moveTo>
                                <a:pt x="0" y="1564012"/>
                              </a:moveTo>
                              <a:lnTo>
                                <a:pt x="515453" y="1567543"/>
                              </a:lnTo>
                              <a:lnTo>
                                <a:pt x="515453" y="1136822"/>
                              </a:lnTo>
                              <a:lnTo>
                                <a:pt x="840260" y="1136822"/>
                              </a:lnTo>
                              <a:lnTo>
                                <a:pt x="836729" y="695509"/>
                              </a:lnTo>
                              <a:lnTo>
                                <a:pt x="1405140" y="681387"/>
                              </a:lnTo>
                              <a:lnTo>
                                <a:pt x="1405140" y="233013"/>
                              </a:lnTo>
                              <a:lnTo>
                                <a:pt x="1906471" y="225952"/>
                              </a:lnTo>
                              <a:lnTo>
                                <a:pt x="1906471" y="0"/>
                              </a:lnTo>
                            </a:path>
                          </a:pathLst>
                        </a:cu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45803A" id="Freeform: Shape 9" o:spid="_x0000_s1026" style="position:absolute;margin-left:102.85pt;margin-top:68.95pt;width:150.1pt;height:123.4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906471,15675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" path="m,1564012r515453,3531l515453,1136822r324807,l836729,695509r568411,-14122l1405140,233013r501331,-7061l1906471,e" filled="f" strokecolor="#09101d [484]" strokeweight="1pt">
                <v:stroke joinstyle="miter"/>
                <v:path arrowok="t" o:connecttype="custom" o:connectlocs="0,1564012;515453,1567543;515453,1136822;840260,1136822;836729,695509;1405140,681387;1405140,233013;1906471,225952;1906471,0" o:connectangles="0,0,0,0,0,0,0,0,0"/>
              </v:shape>
            </w:pict>
          </mc:Fallback>
        </mc:AlternateContent>
      </w:r>
      <w:r w:rsidR="00401A62">
        <w:rPr>
          <w:iCs/>
          <w:noProof/>
        </w:rPr>
        <mc:AlternateContent>
          <mc:Choice Requires="wps">
            <w:drawing>
              <wp:anchor distT="0" distB="0" distL="114300" distR="114300" simplePos="0" relativeHeight="251658255" behindDoc="0" locked="0" layoutInCell="1" allowOverlap="1" wp14:anchorId="528677BB" wp14:editId="641B642A">
                <wp:simplePos x="0" y="0"/>
                <wp:positionH relativeFrom="column">
                  <wp:posOffset>1321670</wp:posOffset>
                </wp:positionH>
                <wp:positionV relativeFrom="paragraph">
                  <wp:posOffset>2013972</wp:posOffset>
                </wp:positionV>
                <wp:extent cx="4076700" cy="6350"/>
                <wp:effectExtent l="0" t="0" r="19050" b="31750"/>
                <wp:wrapNone/>
                <wp:docPr id="1547767540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76700" cy="6350"/>
                        </a:xfrm>
                        <a:prstGeom prst="line">
                          <a:avLst/>
                        </a:prstGeom>
                        <a:ln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2CD4BF9" id="Straight Connector 5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4.05pt,158.6pt" to="425.05pt,15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" strokecolor="#4472c4 [3204]" strokeweight=".5pt">
                <v:stroke dashstyle="3 1" joinstyle="miter"/>
              </v:line>
            </w:pict>
          </mc:Fallback>
        </mc:AlternateContent>
      </w:r>
      <w:r w:rsidR="00C84331">
        <w:rPr>
          <w:iCs/>
          <w:noProof/>
        </w:rPr>
        <mc:AlternateContent>
          <mc:Choice Requires="wps">
            <w:drawing>
              <wp:anchor distT="0" distB="0" distL="114300" distR="114300" simplePos="0" relativeHeight="251658249" behindDoc="0" locked="0" layoutInCell="1" allowOverlap="1" wp14:anchorId="2E1E54AE" wp14:editId="755691A5">
                <wp:simplePos x="0" y="0"/>
                <wp:positionH relativeFrom="column">
                  <wp:posOffset>1254761</wp:posOffset>
                </wp:positionH>
                <wp:positionV relativeFrom="paragraph">
                  <wp:posOffset>2470784</wp:posOffset>
                </wp:positionV>
                <wp:extent cx="4489450" cy="45719"/>
                <wp:effectExtent l="19050" t="57150" r="82550" b="88265"/>
                <wp:wrapNone/>
                <wp:docPr id="973600616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89450" cy="45719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09F358" id="Straight Arrow Connector 2" o:spid="_x0000_s1026" type="#_x0000_t32" style="position:absolute;margin-left:98.8pt;margin-top:194.55pt;width:353.5pt;height:3.6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" strokecolor="#4472c4 [3204]" strokeweight="2.25pt">
                <v:stroke endarrow="block" joinstyle="miter"/>
              </v:shape>
            </w:pict>
          </mc:Fallback>
        </mc:AlternateContent>
      </w:r>
      <w:r w:rsidR="00C84331">
        <w:rPr>
          <w:iCs/>
          <w:noProof/>
        </w:rPr>
        <mc:AlternateContent>
          <mc:Choice Requires="wps">
            <w:drawing>
              <wp:anchor distT="0" distB="0" distL="114300" distR="114300" simplePos="0" relativeHeight="251658254" behindDoc="0" locked="0" layoutInCell="1" allowOverlap="1" wp14:anchorId="01C818D8" wp14:editId="746DC06D">
                <wp:simplePos x="0" y="0"/>
                <wp:positionH relativeFrom="column">
                  <wp:posOffset>1351915</wp:posOffset>
                </wp:positionH>
                <wp:positionV relativeFrom="paragraph">
                  <wp:posOffset>736600</wp:posOffset>
                </wp:positionV>
                <wp:extent cx="4076700" cy="6350"/>
                <wp:effectExtent l="0" t="0" r="19050" b="31750"/>
                <wp:wrapNone/>
                <wp:docPr id="1028525072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76700" cy="6350"/>
                        </a:xfrm>
                        <a:prstGeom prst="line">
                          <a:avLst/>
                        </a:prstGeom>
                        <a:ln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A72A0D9" id="Straight Connector 5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6.45pt,58pt" to="427.45pt,5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" strokecolor="#4472c4 [3204]" strokeweight=".5pt">
                <v:stroke dashstyle="3 1" joinstyle="miter"/>
              </v:line>
            </w:pict>
          </mc:Fallback>
        </mc:AlternateContent>
      </w:r>
      <w:r w:rsidR="00C84331">
        <w:rPr>
          <w:iCs/>
          <w:noProof/>
        </w:rPr>
        <mc:AlternateContent>
          <mc:Choice Requires="wps">
            <w:drawing>
              <wp:anchor distT="0" distB="0" distL="114300" distR="114300" simplePos="0" relativeHeight="251658253" behindDoc="0" locked="0" layoutInCell="1" allowOverlap="1" wp14:anchorId="317C0B04" wp14:editId="7EBF54C4">
                <wp:simplePos x="0" y="0"/>
                <wp:positionH relativeFrom="column">
                  <wp:posOffset>4822190</wp:posOffset>
                </wp:positionH>
                <wp:positionV relativeFrom="paragraph">
                  <wp:posOffset>2503805</wp:posOffset>
                </wp:positionV>
                <wp:extent cx="389614" cy="286247"/>
                <wp:effectExtent l="0" t="0" r="0" b="0"/>
                <wp:wrapNone/>
                <wp:docPr id="262339826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9614" cy="28624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D753D41" w14:textId="77777777" w:rsidR="00C84331" w:rsidRDefault="00C84331" w:rsidP="00C84331">
                            <w:r>
                              <w:t>200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7C0B04" id="_x0000_s1034" type="#_x0000_t202" style="position:absolute;margin-left:379.7pt;margin-top:197.15pt;width:30.7pt;height:22.55pt;z-index:25165825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" filled="f" stroked="f" strokeweight=".5pt">
                <v:textbox>
                  <w:txbxContent>
                    <w:p w14:paraId="6D753D41" w14:textId="77777777" w:rsidR="00C84331" w:rsidRDefault="00C84331" w:rsidP="00C84331">
                      <w:r>
                        <w:t>200</w:t>
                      </w:r>
                    </w:p>
                  </w:txbxContent>
                </v:textbox>
              </v:shape>
            </w:pict>
          </mc:Fallback>
        </mc:AlternateContent>
      </w:r>
      <w:r w:rsidR="00C84331">
        <w:rPr>
          <w:iCs/>
          <w:noProof/>
        </w:rPr>
        <mc:AlternateContent>
          <mc:Choice Requires="wps">
            <w:drawing>
              <wp:anchor distT="0" distB="0" distL="114300" distR="114300" simplePos="0" relativeHeight="251658252" behindDoc="0" locked="0" layoutInCell="1" allowOverlap="1" wp14:anchorId="0D23EBE0" wp14:editId="361CAFD7">
                <wp:simplePos x="0" y="0"/>
                <wp:positionH relativeFrom="column">
                  <wp:posOffset>1139190</wp:posOffset>
                </wp:positionH>
                <wp:positionV relativeFrom="paragraph">
                  <wp:posOffset>2496820</wp:posOffset>
                </wp:positionV>
                <wp:extent cx="389614" cy="286247"/>
                <wp:effectExtent l="0" t="0" r="0" b="0"/>
                <wp:wrapNone/>
                <wp:docPr id="220368071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9614" cy="28624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5BBDF06" w14:textId="77777777" w:rsidR="00C84331" w:rsidRDefault="00C84331" w:rsidP="00C84331">
                            <w: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23EBE0" id="_x0000_s1035" type="#_x0000_t202" style="position:absolute;margin-left:89.7pt;margin-top:196.6pt;width:30.7pt;height:22.55pt;z-index:2516582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" filled="f" stroked="f" strokeweight=".5pt">
                <v:textbox>
                  <w:txbxContent>
                    <w:p w14:paraId="45BBDF06" w14:textId="77777777" w:rsidR="00C84331" w:rsidRDefault="00C84331" w:rsidP="00C84331">
                      <w: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C84331">
        <w:rPr>
          <w:iCs/>
          <w:noProof/>
        </w:rPr>
        <mc:AlternateContent>
          <mc:Choice Requires="wps">
            <w:drawing>
              <wp:anchor distT="0" distB="0" distL="114300" distR="114300" simplePos="0" relativeHeight="251658251" behindDoc="0" locked="0" layoutInCell="1" allowOverlap="1" wp14:anchorId="05929F2E" wp14:editId="64F1538B">
                <wp:simplePos x="0" y="0"/>
                <wp:positionH relativeFrom="column">
                  <wp:posOffset>810260</wp:posOffset>
                </wp:positionH>
                <wp:positionV relativeFrom="paragraph">
                  <wp:posOffset>589280</wp:posOffset>
                </wp:positionV>
                <wp:extent cx="598805" cy="286247"/>
                <wp:effectExtent l="0" t="0" r="0" b="0"/>
                <wp:wrapNone/>
                <wp:docPr id="41056941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8805" cy="28624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367BF1F" w14:textId="77777777" w:rsidR="00C84331" w:rsidRDefault="00C84331" w:rsidP="00C84331">
                            <w:r>
                              <w:t>100%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929F2E" id="_x0000_s1036" type="#_x0000_t202" style="position:absolute;margin-left:63.8pt;margin-top:46.4pt;width:47.15pt;height:22.55pt;z-index:25165825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" filled="f" stroked="f" strokeweight=".5pt">
                <v:textbox>
                  <w:txbxContent>
                    <w:p w14:paraId="5367BF1F" w14:textId="77777777" w:rsidR="00C84331" w:rsidRDefault="00C84331" w:rsidP="00C84331">
                      <w:r>
                        <w:t>100%</w:t>
                      </w:r>
                    </w:p>
                  </w:txbxContent>
                </v:textbox>
              </v:shape>
            </w:pict>
          </mc:Fallback>
        </mc:AlternateContent>
      </w:r>
      <w:r w:rsidR="00C84331">
        <w:rPr>
          <w:iCs/>
          <w:noProof/>
        </w:rPr>
        <mc:AlternateContent>
          <mc:Choice Requires="wps">
            <w:drawing>
              <wp:anchor distT="0" distB="0" distL="114300" distR="114300" simplePos="0" relativeHeight="251658250" behindDoc="0" locked="0" layoutInCell="1" allowOverlap="1" wp14:anchorId="191EDF4E" wp14:editId="506964B7">
                <wp:simplePos x="0" y="0"/>
                <wp:positionH relativeFrom="column">
                  <wp:posOffset>961390</wp:posOffset>
                </wp:positionH>
                <wp:positionV relativeFrom="paragraph">
                  <wp:posOffset>2344420</wp:posOffset>
                </wp:positionV>
                <wp:extent cx="389614" cy="286247"/>
                <wp:effectExtent l="0" t="0" r="0" b="0"/>
                <wp:wrapNone/>
                <wp:docPr id="539021541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9614" cy="28624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0B4DA7D" w14:textId="77777777" w:rsidR="00C84331" w:rsidRDefault="00C84331" w:rsidP="00C84331">
                            <w:r>
                              <w:t>0%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1EDF4E" id="_x0000_s1037" type="#_x0000_t202" style="position:absolute;margin-left:75.7pt;margin-top:184.6pt;width:30.7pt;height:22.55pt;z-index:25165825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" filled="f" stroked="f" strokeweight=".5pt">
                <v:textbox>
                  <w:txbxContent>
                    <w:p w14:paraId="20B4DA7D" w14:textId="77777777" w:rsidR="00C84331" w:rsidRDefault="00C84331" w:rsidP="00C84331">
                      <w:r>
                        <w:t>0%</w:t>
                      </w:r>
                    </w:p>
                  </w:txbxContent>
                </v:textbox>
              </v:shape>
            </w:pict>
          </mc:Fallback>
        </mc:AlternateContent>
      </w:r>
      <w:r w:rsidR="00C84331">
        <w:rPr>
          <w:iCs/>
          <w:noProof/>
        </w:rPr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76498EDA" wp14:editId="7EFA413F">
                <wp:simplePos x="0" y="0"/>
                <wp:positionH relativeFrom="column">
                  <wp:posOffset>1267460</wp:posOffset>
                </wp:positionH>
                <wp:positionV relativeFrom="paragraph">
                  <wp:posOffset>577215</wp:posOffset>
                </wp:positionV>
                <wp:extent cx="0" cy="1892410"/>
                <wp:effectExtent l="57150" t="38100" r="57150" b="12700"/>
                <wp:wrapNone/>
                <wp:docPr id="555183351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89241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CCF58A" id="Straight Arrow Connector 2" o:spid="_x0000_s1026" type="#_x0000_t32" style="position:absolute;margin-left:99.8pt;margin-top:45.45pt;width:0;height:149pt;flip:y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" strokecolor="#4472c4 [3204]" strokeweight="2.25pt">
                <v:stroke endarrow="block" joinstyle="miter"/>
              </v:shape>
            </w:pict>
          </mc:Fallback>
        </mc:AlternateContent>
      </w:r>
      <w:r w:rsidR="00C84331">
        <w:rPr>
          <w:iCs/>
          <w:noProof/>
        </w:rPr>
        <mc:AlternateContent>
          <mc:Choice Requires="wpc">
            <w:drawing>
              <wp:inline distT="0" distB="0" distL="0" distR="0" wp14:anchorId="61A5F80F" wp14:editId="66142DB3">
                <wp:extent cx="5892800" cy="3200400"/>
                <wp:effectExtent l="38100" t="38100" r="88900" b="95250"/>
                <wp:docPr id="951472224" name="Canvas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c:bg>
                      <wpc:whole/>
                      <wps:wsp>
                        <wps:cNvPr id="2147037647" name="Text Box 3"/>
                        <wps:cNvSpPr txBox="1"/>
                        <wps:spPr>
                          <a:xfrm>
                            <a:off x="473710" y="370500"/>
                            <a:ext cx="842645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9F5C997" w14:textId="77777777" w:rsidR="00C84331" w:rsidRDefault="00C84331" w:rsidP="00C84331">
                              <w:pPr>
                                <w:overflowPunct w:val="0"/>
                                <w:rPr>
                                  <w:i/>
                                  <w:iCs/>
                                </w:rPr>
                              </w:pPr>
                              <w:r>
                                <w:rPr>
                                  <w:i/>
                                  <w:iCs/>
                                </w:rPr>
                                <w:t>probability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1524812" name="Text Box 3"/>
                        <wps:cNvSpPr txBox="1"/>
                        <wps:spPr>
                          <a:xfrm>
                            <a:off x="5143500" y="2440600"/>
                            <a:ext cx="736600" cy="4169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CCB1BD9" w14:textId="77777777" w:rsidR="00C84331" w:rsidRDefault="00C84331" w:rsidP="00C84331">
                              <w:pPr>
                                <w:overflowPunct w:val="0"/>
                                <w:rPr>
                                  <w:i/>
                                  <w:iCs/>
                                </w:rPr>
                              </w:pPr>
                              <w:r>
                                <w:rPr>
                                  <w:i/>
                                  <w:iCs/>
                                </w:rPr>
                                <w:t>number of preambles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88065925" name="Text Box 3"/>
                        <wps:cNvSpPr txBox="1"/>
                        <wps:spPr>
                          <a:xfrm>
                            <a:off x="836715" y="1861643"/>
                            <a:ext cx="598805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C0F0243" w14:textId="4ACAE22D" w:rsidR="00904B33" w:rsidRDefault="00904B33" w:rsidP="00904B33">
                              <w:r>
                                <w:t>25%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02024335" name="Text Box 3"/>
                        <wps:cNvSpPr txBox="1"/>
                        <wps:spPr>
                          <a:xfrm>
                            <a:off x="824733" y="1404443"/>
                            <a:ext cx="598805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0579CE4" w14:textId="6F48F603" w:rsidR="00904B33" w:rsidRDefault="00904B33" w:rsidP="00904B33">
                              <w:r>
                                <w:t>50%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967679" name="Text Box 3"/>
                        <wps:cNvSpPr txBox="1"/>
                        <wps:spPr>
                          <a:xfrm>
                            <a:off x="798447" y="1061543"/>
                            <a:ext cx="598805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E3C2FEB" w14:textId="38A6FAE6" w:rsidR="00904B33" w:rsidRDefault="00904B33" w:rsidP="00904B33">
                              <w:r>
                                <w:t>75%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47658976" name="Text Box 3"/>
                        <wps:cNvSpPr txBox="1"/>
                        <wps:spPr>
                          <a:xfrm>
                            <a:off x="824733" y="718643"/>
                            <a:ext cx="598805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75A236B" w14:textId="7D0F8B05" w:rsidR="00904B33" w:rsidRDefault="00904B33" w:rsidP="00904B33">
                              <w:r>
                                <w:t>90%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50686266" name="Straight Connector 1050686266"/>
                        <wps:cNvCnPr/>
                        <wps:spPr>
                          <a:xfrm>
                            <a:off x="1316355" y="1518743"/>
                            <a:ext cx="4076700" cy="6350"/>
                          </a:xfrm>
                          <a:prstGeom prst="line">
                            <a:avLst/>
                          </a:prstGeom>
                          <a:ln>
                            <a:prstDash val="sys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85566136" name="Straight Connector 1285566136"/>
                        <wps:cNvCnPr/>
                        <wps:spPr>
                          <a:xfrm>
                            <a:off x="1282308" y="1061543"/>
                            <a:ext cx="4076700" cy="6350"/>
                          </a:xfrm>
                          <a:prstGeom prst="line">
                            <a:avLst/>
                          </a:prstGeom>
                          <a:ln>
                            <a:prstDash val="sys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68114230" name="Straight Connector 968114230"/>
                        <wps:cNvCnPr/>
                        <wps:spPr>
                          <a:xfrm>
                            <a:off x="1290825" y="837243"/>
                            <a:ext cx="4076700" cy="6350"/>
                          </a:xfrm>
                          <a:prstGeom prst="line">
                            <a:avLst/>
                          </a:prstGeom>
                          <a:ln>
                            <a:prstDash val="sys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1A5F80F" id="_x0000_s1038" editas="canvas" style="width:464pt;height:252pt;mso-position-horizontal-relative:char;mso-position-vertical-relative:line" coordsize="58928,32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">
                <v:shape id="_x0000_s1039" type="#_x0000_t75" style="position:absolute;width:58928;height:32004;visibility:visible;mso-wrap-style:square" filled="t">
                  <v:fill o:detectmouseclick="t"/>
                  <v:shadow on="t" color="black" opacity="26214f" origin="-.5,-.5" offset=".74836mm,.74836mm"/>
                  <v:path o:connecttype="none"/>
                </v:shape>
                <v:shape id="_x0000_s1040" type="#_x0000_t202" style="position:absolute;left:4737;top:3705;width:8426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" filled="f" stroked="f" strokeweight=".5pt">
                  <v:textbox>
                    <w:txbxContent>
                      <w:p w14:paraId="79F5C997" w14:textId="77777777" w:rsidR="00C84331" w:rsidRDefault="00C84331" w:rsidP="00C84331">
                        <w:pPr>
                          <w:overflowPunct w:val="0"/>
                          <w:rPr>
                            <w:i/>
                            <w:iCs/>
                          </w:rPr>
                        </w:pPr>
                        <w:r>
                          <w:rPr>
                            <w:i/>
                            <w:iCs/>
                          </w:rPr>
                          <w:t>probability</w:t>
                        </w:r>
                      </w:p>
                    </w:txbxContent>
                  </v:textbox>
                </v:shape>
                <v:shape id="_x0000_s1041" type="#_x0000_t202" style="position:absolute;left:51435;top:24406;width:7366;height:41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" filled="f" stroked="f" strokeweight=".5pt">
                  <v:textbox>
                    <w:txbxContent>
                      <w:p w14:paraId="6CCB1BD9" w14:textId="77777777" w:rsidR="00C84331" w:rsidRDefault="00C84331" w:rsidP="00C84331">
                        <w:pPr>
                          <w:overflowPunct w:val="0"/>
                          <w:rPr>
                            <w:i/>
                            <w:iCs/>
                          </w:rPr>
                        </w:pPr>
                        <w:r>
                          <w:rPr>
                            <w:i/>
                            <w:iCs/>
                          </w:rPr>
                          <w:t>number of preambles</w:t>
                        </w:r>
                      </w:p>
                    </w:txbxContent>
                  </v:textbox>
                </v:shape>
                <v:shape id="_x0000_s1042" type="#_x0000_t202" style="position:absolute;left:8367;top:18616;width:5988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" filled="f" stroked="f" strokeweight=".5pt">
                  <v:textbox>
                    <w:txbxContent>
                      <w:p w14:paraId="3C0F0243" w14:textId="4ACAE22D" w:rsidR="00904B33" w:rsidRDefault="00904B33" w:rsidP="00904B33">
                        <w:r>
                          <w:t>25%</w:t>
                        </w:r>
                      </w:p>
                    </w:txbxContent>
                  </v:textbox>
                </v:shape>
                <v:shape id="_x0000_s1043" type="#_x0000_t202" style="position:absolute;left:8247;top:14044;width:5988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" filled="f" stroked="f" strokeweight=".5pt">
                  <v:textbox>
                    <w:txbxContent>
                      <w:p w14:paraId="60579CE4" w14:textId="6F48F603" w:rsidR="00904B33" w:rsidRDefault="00904B33" w:rsidP="00904B33">
                        <w:r>
                          <w:t>50%</w:t>
                        </w:r>
                      </w:p>
                    </w:txbxContent>
                  </v:textbox>
                </v:shape>
                <v:shape id="_x0000_s1044" type="#_x0000_t202" style="position:absolute;left:7984;top:10615;width:5988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" filled="f" stroked="f" strokeweight=".5pt">
                  <v:textbox>
                    <w:txbxContent>
                      <w:p w14:paraId="0E3C2FEB" w14:textId="38A6FAE6" w:rsidR="00904B33" w:rsidRDefault="00904B33" w:rsidP="00904B33">
                        <w:r>
                          <w:t>75%</w:t>
                        </w:r>
                      </w:p>
                    </w:txbxContent>
                  </v:textbox>
                </v:shape>
                <v:shape id="_x0000_s1045" type="#_x0000_t202" style="position:absolute;left:8247;top:7186;width:5988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" filled="f" stroked="f" strokeweight=".5pt">
                  <v:textbox>
                    <w:txbxContent>
                      <w:p w14:paraId="675A236B" w14:textId="7D0F8B05" w:rsidR="00904B33" w:rsidRDefault="00904B33" w:rsidP="00904B33">
                        <w:r>
                          <w:t>90%</w:t>
                        </w:r>
                      </w:p>
                    </w:txbxContent>
                  </v:textbox>
                </v:shape>
                <v:line id="Straight Connector 1050686266" o:spid="_x0000_s1046" style="position:absolute;visibility:visible;mso-wrap-style:square" from="13163,15187" to="53930,152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" strokecolor="#4472c4 [3204]" strokeweight=".5pt">
                  <v:stroke dashstyle="3 1" joinstyle="miter"/>
                </v:line>
                <v:line id="Straight Connector 1285566136" o:spid="_x0000_s1047" style="position:absolute;visibility:visible;mso-wrap-style:square" from="12823,10615" to="53590,106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" strokecolor="#4472c4 [3204]" strokeweight=".5pt">
                  <v:stroke dashstyle="3 1" joinstyle="miter"/>
                </v:line>
                <v:line id="Straight Connector 968114230" o:spid="_x0000_s1048" style="position:absolute;visibility:visible;mso-wrap-style:square" from="12908,8372" to="53675,84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" strokecolor="#4472c4 [3204]" strokeweight=".5pt">
                  <v:stroke dashstyle="3 1" joinstyle="miter"/>
                </v:line>
                <w10:anchorlock/>
              </v:group>
            </w:pict>
          </mc:Fallback>
        </mc:AlternateContent>
      </w:r>
    </w:p>
    <w:p w14:paraId="0C0BC25C" w14:textId="21BC11E5" w:rsidR="00C84331" w:rsidRPr="00C84331" w:rsidRDefault="00C84331" w:rsidP="00C84331">
      <w:pPr>
        <w:jc w:val="center"/>
        <w:rPr>
          <w:b/>
          <w:bCs/>
          <w:iCs/>
        </w:rPr>
      </w:pPr>
      <w:r w:rsidRPr="00C84331">
        <w:rPr>
          <w:b/>
          <w:bCs/>
          <w:iCs/>
        </w:rPr>
        <w:t xml:space="preserve">Figure </w:t>
      </w:r>
      <w:r>
        <w:rPr>
          <w:b/>
          <w:bCs/>
          <w:iCs/>
        </w:rPr>
        <w:t>2 Discreet</w:t>
      </w:r>
      <w:r w:rsidRPr="00C84331">
        <w:rPr>
          <w:b/>
          <w:bCs/>
          <w:iCs/>
        </w:rPr>
        <w:t xml:space="preserve"> CDF</w:t>
      </w:r>
    </w:p>
    <w:p w14:paraId="6183DD85" w14:textId="77777777" w:rsidR="0081747A" w:rsidRDefault="0081747A">
      <w:pPr>
        <w:rPr>
          <w:iCs/>
        </w:rPr>
      </w:pPr>
    </w:p>
    <w:p w14:paraId="439FAD9A" w14:textId="0058A1E3" w:rsidR="00517C8C" w:rsidRDefault="00C84331">
      <w:pPr>
        <w:rPr>
          <w:iCs/>
        </w:rPr>
      </w:pPr>
      <w:r>
        <w:rPr>
          <w:iCs/>
        </w:rPr>
        <w:t>Th</w:t>
      </w:r>
      <w:r w:rsidR="008C1401">
        <w:rPr>
          <w:iCs/>
        </w:rPr>
        <w:t>is</w:t>
      </w:r>
      <w:r>
        <w:rPr>
          <w:iCs/>
        </w:rPr>
        <w:t xml:space="preserve"> target was chosen to match corresponding measurements</w:t>
      </w:r>
      <w:r w:rsidR="001774D5">
        <w:rPr>
          <w:iCs/>
        </w:rPr>
        <w:t xml:space="preserve">, </w:t>
      </w:r>
      <w:proofErr w:type="gramStart"/>
      <w:r w:rsidR="00600E48" w:rsidRPr="00957393">
        <w:rPr>
          <w:rFonts w:ascii="Courier New" w:hAnsi="Courier New" w:cs="Courier New"/>
          <w:lang w:val="en-US"/>
        </w:rPr>
        <w:t>RACH.PreambleDist.</w:t>
      </w:r>
      <w:r w:rsidR="00600E48" w:rsidRPr="00957393">
        <w:rPr>
          <w:rFonts w:ascii="Courier New" w:hAnsi="Courier New" w:cs="Courier New"/>
          <w:i/>
        </w:rPr>
        <w:t>Bin</w:t>
      </w:r>
      <w:proofErr w:type="gramEnd"/>
      <w:r w:rsidR="00600E48">
        <w:rPr>
          <w:iCs/>
        </w:rPr>
        <w:t xml:space="preserve">, </w:t>
      </w:r>
      <w:r w:rsidR="001774D5">
        <w:rPr>
          <w:iCs/>
        </w:rPr>
        <w:t>se</w:t>
      </w:r>
      <w:r w:rsidR="00600E48">
        <w:rPr>
          <w:iCs/>
        </w:rPr>
        <w:t>e</w:t>
      </w:r>
      <w:r w:rsidR="001774D5">
        <w:rPr>
          <w:iCs/>
        </w:rPr>
        <w:t xml:space="preserve"> TS 28.5</w:t>
      </w:r>
      <w:r w:rsidR="00866F29">
        <w:rPr>
          <w:iCs/>
        </w:rPr>
        <w:t>5</w:t>
      </w:r>
      <w:r w:rsidR="001774D5">
        <w:rPr>
          <w:iCs/>
        </w:rPr>
        <w:t xml:space="preserve">2 </w:t>
      </w:r>
      <w:r w:rsidR="00866F29">
        <w:rPr>
          <w:iCs/>
        </w:rPr>
        <w:t xml:space="preserve">[8] </w:t>
      </w:r>
      <w:r w:rsidR="001774D5">
        <w:rPr>
          <w:iCs/>
        </w:rPr>
        <w:t xml:space="preserve">clause </w:t>
      </w:r>
      <w:r w:rsidR="00517C8C">
        <w:rPr>
          <w:iCs/>
        </w:rPr>
        <w:t>5.1.1.20.3</w:t>
      </w:r>
      <w:r w:rsidR="008C1401">
        <w:rPr>
          <w:iCs/>
        </w:rPr>
        <w:t xml:space="preserve">. If the </w:t>
      </w:r>
      <w:r w:rsidR="008C1401">
        <w:rPr>
          <w:i/>
        </w:rPr>
        <w:t>bins</w:t>
      </w:r>
      <w:r w:rsidR="008C1401">
        <w:rPr>
          <w:iCs/>
        </w:rPr>
        <w:t xml:space="preserve"> in th</w:t>
      </w:r>
      <w:r w:rsidR="00600E48">
        <w:rPr>
          <w:iCs/>
        </w:rPr>
        <w:t>is</w:t>
      </w:r>
      <w:r w:rsidR="008C1401">
        <w:rPr>
          <w:iCs/>
        </w:rPr>
        <w:t xml:space="preserve"> measurement are chosen wisely, </w:t>
      </w:r>
      <w:r w:rsidR="005A25E1">
        <w:rPr>
          <w:iCs/>
        </w:rPr>
        <w:t xml:space="preserve">it will be possible for a RACH optimisation function </w:t>
      </w:r>
      <w:r w:rsidR="008C1401">
        <w:rPr>
          <w:iCs/>
        </w:rPr>
        <w:t>to compare the configured, wanted distribution with the measured distribution.</w:t>
      </w:r>
    </w:p>
    <w:p w14:paraId="768AF76E" w14:textId="5DA74E63" w:rsidR="008C1401" w:rsidRDefault="008C1401" w:rsidP="00803907">
      <w:r>
        <w:t>Furthermore, TS 28.628, clause 4.6.1 (see above) says “</w:t>
      </w:r>
      <w:r w:rsidRPr="008C1401">
        <w:rPr>
          <w:i/>
        </w:rPr>
        <w:t>The objective of RACH Optimization is to automatically set several parameters related to the performance of RACH</w:t>
      </w:r>
      <w:r>
        <w:t xml:space="preserve">…” One of the RACH related parameters </w:t>
      </w:r>
      <w:r w:rsidR="006F20AC">
        <w:t>that the optimisati</w:t>
      </w:r>
      <w:r w:rsidR="00803907">
        <w:t>o</w:t>
      </w:r>
      <w:r w:rsidR="006F20AC">
        <w:t xml:space="preserve">n function may </w:t>
      </w:r>
      <w:r>
        <w:t xml:space="preserve">configure </w:t>
      </w:r>
      <w:r w:rsidR="006F20AC">
        <w:t>(</w:t>
      </w:r>
      <w:r>
        <w:t>by the gNB</w:t>
      </w:r>
      <w:r w:rsidR="006F20AC">
        <w:t>)</w:t>
      </w:r>
      <w:r>
        <w:t xml:space="preserve"> </w:t>
      </w:r>
      <w:r w:rsidR="00913368">
        <w:t xml:space="preserve">to the UE </w:t>
      </w:r>
      <w:r w:rsidR="006F20AC">
        <w:t>is</w:t>
      </w:r>
      <w:r w:rsidR="00913368">
        <w:t xml:space="preserve"> </w:t>
      </w:r>
      <w:r w:rsidR="00913368" w:rsidRPr="00913368">
        <w:rPr>
          <w:rFonts w:ascii="Courier New" w:hAnsi="Courier New" w:cs="Courier New"/>
        </w:rPr>
        <w:t>preambleTransMax</w:t>
      </w:r>
      <w:r w:rsidR="00913368">
        <w:t xml:space="preserve">, see TS 28.331, clause 6.3.2. </w:t>
      </w:r>
      <w:r w:rsidR="006F20AC">
        <w:t>Here</w:t>
      </w:r>
      <w:r w:rsidR="00913368">
        <w:t xml:space="preserve">, it is important to understand that </w:t>
      </w:r>
      <w:r w:rsidR="00913368" w:rsidRPr="00913368">
        <w:rPr>
          <w:rFonts w:ascii="Courier New" w:hAnsi="Courier New" w:cs="Courier New"/>
        </w:rPr>
        <w:t>preambleTransMax</w:t>
      </w:r>
      <w:r w:rsidR="00913368">
        <w:t xml:space="preserve"> </w:t>
      </w:r>
      <w:r w:rsidR="006F20AC">
        <w:t xml:space="preserve">in TS 28.331 </w:t>
      </w:r>
      <w:r w:rsidR="00913368">
        <w:t xml:space="preserve">is configured as an </w:t>
      </w:r>
      <w:r w:rsidR="00913368" w:rsidRPr="000F4284">
        <w:rPr>
          <w:i/>
          <w:u w:val="single"/>
        </w:rPr>
        <w:t>output</w:t>
      </w:r>
      <w:r w:rsidR="00913368">
        <w:t xml:space="preserve"> of the DRACH optimisation function, while the </w:t>
      </w:r>
      <w:r w:rsidR="000F4284" w:rsidRPr="000F4284">
        <w:rPr>
          <w:rFonts w:ascii="Courier New" w:hAnsi="Courier New" w:cs="Courier New"/>
        </w:rPr>
        <w:t>targetProbability</w:t>
      </w:r>
      <w:r w:rsidR="000F4284">
        <w:t xml:space="preserve"> and </w:t>
      </w:r>
      <w:r w:rsidR="000F4284" w:rsidRPr="000F4284">
        <w:rPr>
          <w:rFonts w:ascii="Courier New" w:hAnsi="Courier New" w:cs="Courier New"/>
        </w:rPr>
        <w:t>numberOfPreamblesSent</w:t>
      </w:r>
      <w:r w:rsidR="000F4284">
        <w:t xml:space="preserve"> in TS 28.541 </w:t>
      </w:r>
      <w:r w:rsidR="00866F29">
        <w:t xml:space="preserve">[9] </w:t>
      </w:r>
      <w:r w:rsidR="000F4284">
        <w:t xml:space="preserve">are </w:t>
      </w:r>
      <w:r w:rsidR="000F4284" w:rsidRPr="000F4284">
        <w:rPr>
          <w:i/>
          <w:u w:val="single"/>
        </w:rPr>
        <w:t>input</w:t>
      </w:r>
      <w:r w:rsidR="000F4284">
        <w:t xml:space="preserve"> to the DRACH optimisation function.</w:t>
      </w:r>
    </w:p>
    <w:p w14:paraId="5C9F8CCE" w14:textId="76621B96" w:rsidR="007D2A71" w:rsidRDefault="00803907">
      <w:pPr>
        <w:rPr>
          <w:iCs/>
        </w:rPr>
      </w:pPr>
      <w:r>
        <w:rPr>
          <w:iCs/>
        </w:rPr>
        <w:t>An example implementation</w:t>
      </w:r>
      <w:r w:rsidR="00957393">
        <w:rPr>
          <w:iCs/>
        </w:rPr>
        <w:t xml:space="preserve"> </w:t>
      </w:r>
      <w:r>
        <w:rPr>
          <w:iCs/>
        </w:rPr>
        <w:t xml:space="preserve">is </w:t>
      </w:r>
      <w:r w:rsidR="00957393">
        <w:rPr>
          <w:iCs/>
        </w:rPr>
        <w:t xml:space="preserve">depicted in Figure 3 below. </w:t>
      </w:r>
      <w:r w:rsidR="00957393" w:rsidRPr="00957393">
        <w:rPr>
          <w:iCs/>
        </w:rPr>
        <w:t xml:space="preserve">The operator configures a wanted value in the NRM. </w:t>
      </w:r>
      <w:r w:rsidR="00957393">
        <w:rPr>
          <w:iCs/>
        </w:rPr>
        <w:t xml:space="preserve">The actual value is received from the UE and added to a PM counter. The DRACH optimisation function configures the UE with RRC Information Elements (IE) for the RACH procedure in an implementation dependant fashion. In this example, the RRC IE </w:t>
      </w:r>
      <w:r w:rsidR="00957393" w:rsidRPr="00C91490">
        <w:rPr>
          <w:rFonts w:ascii="Courier New" w:hAnsi="Courier New" w:cs="Courier New"/>
          <w:sz w:val="16"/>
          <w:szCs w:val="16"/>
        </w:rPr>
        <w:t>preambleTransMax</w:t>
      </w:r>
      <w:r w:rsidR="00957393">
        <w:rPr>
          <w:iCs/>
        </w:rPr>
        <w:t xml:space="preserve"> is configured.</w:t>
      </w:r>
    </w:p>
    <w:p w14:paraId="5C3FBAC1" w14:textId="259888EB" w:rsidR="000E6EA6" w:rsidRDefault="000E6EA6">
      <w:pPr>
        <w:rPr>
          <w:iCs/>
        </w:rPr>
      </w:pPr>
      <w:r>
        <w:rPr>
          <w:iCs/>
          <w:noProof/>
        </w:rPr>
        <mc:AlternateContent>
          <mc:Choice Requires="wpc">
            <w:drawing>
              <wp:inline distT="0" distB="0" distL="0" distR="0" wp14:anchorId="67C96534" wp14:editId="011C34F6">
                <wp:extent cx="5892800" cy="3200400"/>
                <wp:effectExtent l="38100" t="38100" r="88900" b="95250"/>
                <wp:docPr id="664226317" name="Canvas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c:bg>
                      <wpc:whole/>
                      <wps:wsp>
                        <wps:cNvPr id="1734463518" name="Rectangle 1734463518"/>
                        <wps:cNvSpPr/>
                        <wps:spPr>
                          <a:xfrm>
                            <a:off x="1869949" y="575157"/>
                            <a:ext cx="1544725" cy="1844650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E3BF84F" w14:textId="2878702B" w:rsidR="000E6EA6" w:rsidRPr="000E6EA6" w:rsidRDefault="000E6EA6" w:rsidP="000E6EA6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gNB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9954925" name="Text Box 3"/>
                        <wps:cNvSpPr txBox="1"/>
                        <wps:spPr>
                          <a:xfrm>
                            <a:off x="1775619" y="2523061"/>
                            <a:ext cx="2180470" cy="25442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8838851" w14:textId="3228706C" w:rsidR="000E6EA6" w:rsidRPr="00957393" w:rsidRDefault="00957393" w:rsidP="000E6EA6">
                              <w:pPr>
                                <w:rPr>
                                  <w:rFonts w:ascii="Courier New" w:hAnsi="Courier New" w:cs="Courier New"/>
                                </w:rPr>
                              </w:pPr>
                              <w:proofErr w:type="gramStart"/>
                              <w:r w:rsidRPr="00957393">
                                <w:rPr>
                                  <w:rFonts w:ascii="Courier New" w:hAnsi="Courier New" w:cs="Courier New"/>
                                </w:rPr>
                                <w:t>PM(</w:t>
                              </w:r>
                              <w:proofErr w:type="gramEnd"/>
                              <w:r w:rsidRPr="00957393">
                                <w:rPr>
                                  <w:rFonts w:ascii="Courier New" w:hAnsi="Courier New" w:cs="Courier New"/>
                                  <w:lang w:val="en-US"/>
                                </w:rPr>
                                <w:t>RACH.PreambleDist.</w:t>
                              </w:r>
                              <w:r w:rsidRPr="00957393">
                                <w:rPr>
                                  <w:rFonts w:ascii="Courier New" w:hAnsi="Courier New" w:cs="Courier New"/>
                                  <w:i/>
                                </w:rPr>
                                <w:t>Bin</w:t>
                              </w:r>
                              <w:r w:rsidR="00600E48">
                                <w:rPr>
                                  <w:rFonts w:ascii="Courier New" w:hAnsi="Courier New" w:cs="Courier New"/>
                                  <w:iCs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08245143" name="Text Box 3"/>
                        <wps:cNvSpPr txBox="1"/>
                        <wps:spPr>
                          <a:xfrm>
                            <a:off x="3086567" y="1224107"/>
                            <a:ext cx="1527799" cy="25764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EAB2DE4" w14:textId="306F5A31" w:rsidR="000E6EA6" w:rsidRPr="00C91490" w:rsidRDefault="00C91490" w:rsidP="000E6EA6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proofErr w:type="gramStart"/>
                              <w: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>RRC(</w:t>
                              </w:r>
                              <w:proofErr w:type="gramEnd"/>
                              <w:r w:rsidRPr="00C91490"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>preambleTransMax</w:t>
                              </w:r>
                              <w: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4731663" name="Text Box 3"/>
                        <wps:cNvSpPr txBox="1"/>
                        <wps:spPr>
                          <a:xfrm>
                            <a:off x="219952" y="802105"/>
                            <a:ext cx="1681944" cy="51087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DF954B7" w14:textId="673A4D14" w:rsidR="000E6EA6" w:rsidRPr="00C91490" w:rsidRDefault="00957393" w:rsidP="000E6EA6">
                              <w:pP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proofErr w:type="gramStart"/>
                              <w: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>NRM(</w:t>
                              </w:r>
                              <w:proofErr w:type="gramEnd"/>
                              <w:r w:rsidR="00C91490" w:rsidRPr="00C91490"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>targetProbability</w:t>
                              </w:r>
                              <w: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>,</w:t>
                              </w:r>
                              <w:r w:rsidR="00C91490" w:rsidRPr="00C91490"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br/>
                                <w:t>numberOfPreamblesSent</w:t>
                              </w:r>
                              <w: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>)</w:t>
                              </w:r>
                            </w:p>
                            <w:p w14:paraId="5AD31B96" w14:textId="77777777" w:rsidR="00C91490" w:rsidRDefault="00C91490" w:rsidP="000E6EA6"/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5602695" name="Rectangle 835602695"/>
                        <wps:cNvSpPr/>
                        <wps:spPr>
                          <a:xfrm>
                            <a:off x="2097940" y="949452"/>
                            <a:ext cx="870508" cy="956082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9F7F388" w14:textId="1CF2DC3A" w:rsidR="000E6EA6" w:rsidRPr="000E6EA6" w:rsidRDefault="000E6EA6" w:rsidP="000E6EA6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0E6EA6">
                                <w:rPr>
                                  <w:color w:val="000000" w:themeColor="text1"/>
                                </w:rPr>
                                <w:t>DRACH optimisation function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478506" name="Rectangle 49478506"/>
                        <wps:cNvSpPr/>
                        <wps:spPr>
                          <a:xfrm>
                            <a:off x="4614367" y="1061543"/>
                            <a:ext cx="415748" cy="736626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37EDFE1" w14:textId="104BB9DA" w:rsidR="000E6EA6" w:rsidRPr="000E6EA6" w:rsidRDefault="000E6EA6" w:rsidP="000E6EA6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UE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8395207" name="Straight Arrow Connector 498395207"/>
                        <wps:cNvCnPr>
                          <a:stCxn id="835602695" idx="3"/>
                          <a:endCxn id="49478506" idx="1"/>
                        </wps:cNvCnPr>
                        <wps:spPr>
                          <a:xfrm>
                            <a:off x="2968448" y="1427493"/>
                            <a:ext cx="1645919" cy="2363"/>
                          </a:xfrm>
                          <a:prstGeom prst="straightConnector1">
                            <a:avLst/>
                          </a:prstGeom>
                          <a:ln w="12700"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54481195" name="Freeform: Shape 1254481195"/>
                        <wps:cNvSpPr/>
                        <wps:spPr>
                          <a:xfrm>
                            <a:off x="1158184" y="1419135"/>
                            <a:ext cx="4294881" cy="1405102"/>
                          </a:xfrm>
                          <a:custGeom>
                            <a:avLst/>
                            <a:gdLst>
                              <a:gd name="connsiteX0" fmla="*/ 4106266 w 4600639"/>
                              <a:gd name="connsiteY0" fmla="*/ 127406 h 1594799"/>
                              <a:gd name="connsiteX1" fmla="*/ 4376928 w 4600639"/>
                              <a:gd name="connsiteY1" fmla="*/ 127406 h 1594799"/>
                              <a:gd name="connsiteX2" fmla="*/ 4259885 w 4600639"/>
                              <a:gd name="connsiteY2" fmla="*/ 1451458 h 1594799"/>
                              <a:gd name="connsiteX3" fmla="*/ 324307 w 4600639"/>
                              <a:gd name="connsiteY3" fmla="*/ 1422197 h 1594799"/>
                              <a:gd name="connsiteX4" fmla="*/ 324307 w 4600639"/>
                              <a:gd name="connsiteY4" fmla="*/ 237134 h 1594799"/>
                              <a:gd name="connsiteX5" fmla="*/ 1143610 w 4600639"/>
                              <a:gd name="connsiteY5" fmla="*/ 281026 h 1594799"/>
                              <a:gd name="connsiteX0" fmla="*/ 4106266 w 4638302"/>
                              <a:gd name="connsiteY0" fmla="*/ 128887 h 1596441"/>
                              <a:gd name="connsiteX1" fmla="*/ 4464711 w 4638302"/>
                              <a:gd name="connsiteY1" fmla="*/ 126488 h 1596441"/>
                              <a:gd name="connsiteX2" fmla="*/ 4259885 w 4638302"/>
                              <a:gd name="connsiteY2" fmla="*/ 1452939 h 1596441"/>
                              <a:gd name="connsiteX3" fmla="*/ 324307 w 4638302"/>
                              <a:gd name="connsiteY3" fmla="*/ 1423678 h 1596441"/>
                              <a:gd name="connsiteX4" fmla="*/ 324307 w 4638302"/>
                              <a:gd name="connsiteY4" fmla="*/ 238615 h 1596441"/>
                              <a:gd name="connsiteX5" fmla="*/ 1143610 w 4638302"/>
                              <a:gd name="connsiteY5" fmla="*/ 282507 h 1596441"/>
                              <a:gd name="connsiteX0" fmla="*/ 4106266 w 4681676"/>
                              <a:gd name="connsiteY0" fmla="*/ 48313 h 1515867"/>
                              <a:gd name="connsiteX1" fmla="*/ 4464711 w 4681676"/>
                              <a:gd name="connsiteY1" fmla="*/ 45914 h 1515867"/>
                              <a:gd name="connsiteX2" fmla="*/ 4259885 w 4681676"/>
                              <a:gd name="connsiteY2" fmla="*/ 1372365 h 1515867"/>
                              <a:gd name="connsiteX3" fmla="*/ 324307 w 4681676"/>
                              <a:gd name="connsiteY3" fmla="*/ 1343104 h 1515867"/>
                              <a:gd name="connsiteX4" fmla="*/ 324307 w 4681676"/>
                              <a:gd name="connsiteY4" fmla="*/ 158041 h 1515867"/>
                              <a:gd name="connsiteX5" fmla="*/ 1143610 w 4681676"/>
                              <a:gd name="connsiteY5" fmla="*/ 201933 h 1515867"/>
                              <a:gd name="connsiteX0" fmla="*/ 4106266 w 4681676"/>
                              <a:gd name="connsiteY0" fmla="*/ 2424 h 1469978"/>
                              <a:gd name="connsiteX1" fmla="*/ 4464711 w 4681676"/>
                              <a:gd name="connsiteY1" fmla="*/ 25 h 1469978"/>
                              <a:gd name="connsiteX2" fmla="*/ 4259885 w 4681676"/>
                              <a:gd name="connsiteY2" fmla="*/ 1326476 h 1469978"/>
                              <a:gd name="connsiteX3" fmla="*/ 324307 w 4681676"/>
                              <a:gd name="connsiteY3" fmla="*/ 1297215 h 1469978"/>
                              <a:gd name="connsiteX4" fmla="*/ 324307 w 4681676"/>
                              <a:gd name="connsiteY4" fmla="*/ 112152 h 1469978"/>
                              <a:gd name="connsiteX5" fmla="*/ 1143610 w 4681676"/>
                              <a:gd name="connsiteY5" fmla="*/ 156044 h 1469978"/>
                              <a:gd name="connsiteX0" fmla="*/ 4106266 w 4642637"/>
                              <a:gd name="connsiteY0" fmla="*/ 2424 h 1469978"/>
                              <a:gd name="connsiteX1" fmla="*/ 4464711 w 4642637"/>
                              <a:gd name="connsiteY1" fmla="*/ 25 h 1469978"/>
                              <a:gd name="connsiteX2" fmla="*/ 4259885 w 4642637"/>
                              <a:gd name="connsiteY2" fmla="*/ 1326476 h 1469978"/>
                              <a:gd name="connsiteX3" fmla="*/ 324307 w 4642637"/>
                              <a:gd name="connsiteY3" fmla="*/ 1297215 h 1469978"/>
                              <a:gd name="connsiteX4" fmla="*/ 324307 w 4642637"/>
                              <a:gd name="connsiteY4" fmla="*/ 112152 h 1469978"/>
                              <a:gd name="connsiteX5" fmla="*/ 1143610 w 4642637"/>
                              <a:gd name="connsiteY5" fmla="*/ 156044 h 1469978"/>
                              <a:gd name="connsiteX0" fmla="*/ 4106266 w 4505046"/>
                              <a:gd name="connsiteY0" fmla="*/ 2421 h 1402296"/>
                              <a:gd name="connsiteX1" fmla="*/ 4464711 w 4505046"/>
                              <a:gd name="connsiteY1" fmla="*/ 22 h 1402296"/>
                              <a:gd name="connsiteX2" fmla="*/ 4259885 w 4505046"/>
                              <a:gd name="connsiteY2" fmla="*/ 1326473 h 1402296"/>
                              <a:gd name="connsiteX3" fmla="*/ 324307 w 4505046"/>
                              <a:gd name="connsiteY3" fmla="*/ 1297212 h 1402296"/>
                              <a:gd name="connsiteX4" fmla="*/ 324307 w 4505046"/>
                              <a:gd name="connsiteY4" fmla="*/ 112149 h 1402296"/>
                              <a:gd name="connsiteX5" fmla="*/ 1143610 w 4505046"/>
                              <a:gd name="connsiteY5" fmla="*/ 156041 h 1402296"/>
                              <a:gd name="connsiteX0" fmla="*/ 3856998 w 4255778"/>
                              <a:gd name="connsiteY0" fmla="*/ 2421 h 1373451"/>
                              <a:gd name="connsiteX1" fmla="*/ 4215443 w 4255778"/>
                              <a:gd name="connsiteY1" fmla="*/ 22 h 1373451"/>
                              <a:gd name="connsiteX2" fmla="*/ 4010617 w 4255778"/>
                              <a:gd name="connsiteY2" fmla="*/ 1326473 h 1373451"/>
                              <a:gd name="connsiteX3" fmla="*/ 75039 w 4255778"/>
                              <a:gd name="connsiteY3" fmla="*/ 1297212 h 1373451"/>
                              <a:gd name="connsiteX4" fmla="*/ 75039 w 4255778"/>
                              <a:gd name="connsiteY4" fmla="*/ 112149 h 1373451"/>
                              <a:gd name="connsiteX5" fmla="*/ 894342 w 4255778"/>
                              <a:gd name="connsiteY5" fmla="*/ 156041 h 1373451"/>
                              <a:gd name="connsiteX0" fmla="*/ 3864256 w 4263036"/>
                              <a:gd name="connsiteY0" fmla="*/ 2421 h 1373451"/>
                              <a:gd name="connsiteX1" fmla="*/ 4222701 w 4263036"/>
                              <a:gd name="connsiteY1" fmla="*/ 22 h 1373451"/>
                              <a:gd name="connsiteX2" fmla="*/ 4017875 w 4263036"/>
                              <a:gd name="connsiteY2" fmla="*/ 1326473 h 1373451"/>
                              <a:gd name="connsiteX3" fmla="*/ 82297 w 4263036"/>
                              <a:gd name="connsiteY3" fmla="*/ 1297212 h 1373451"/>
                              <a:gd name="connsiteX4" fmla="*/ 82297 w 4263036"/>
                              <a:gd name="connsiteY4" fmla="*/ 112149 h 1373451"/>
                              <a:gd name="connsiteX5" fmla="*/ 901600 w 4263036"/>
                              <a:gd name="connsiteY5" fmla="*/ 156041 h 1373451"/>
                              <a:gd name="connsiteX0" fmla="*/ 3864256 w 4263036"/>
                              <a:gd name="connsiteY0" fmla="*/ 2421 h 1373451"/>
                              <a:gd name="connsiteX1" fmla="*/ 4222701 w 4263036"/>
                              <a:gd name="connsiteY1" fmla="*/ 22 h 1373451"/>
                              <a:gd name="connsiteX2" fmla="*/ 4017875 w 4263036"/>
                              <a:gd name="connsiteY2" fmla="*/ 1326473 h 1373451"/>
                              <a:gd name="connsiteX3" fmla="*/ 82297 w 4263036"/>
                              <a:gd name="connsiteY3" fmla="*/ 1297212 h 1373451"/>
                              <a:gd name="connsiteX4" fmla="*/ 82297 w 4263036"/>
                              <a:gd name="connsiteY4" fmla="*/ 112149 h 1373451"/>
                              <a:gd name="connsiteX5" fmla="*/ 901600 w 4263036"/>
                              <a:gd name="connsiteY5" fmla="*/ 156041 h 1373451"/>
                              <a:gd name="connsiteX0" fmla="*/ 3857522 w 4256302"/>
                              <a:gd name="connsiteY0" fmla="*/ 2421 h 1373451"/>
                              <a:gd name="connsiteX1" fmla="*/ 4215967 w 4256302"/>
                              <a:gd name="connsiteY1" fmla="*/ 22 h 1373451"/>
                              <a:gd name="connsiteX2" fmla="*/ 4011141 w 4256302"/>
                              <a:gd name="connsiteY2" fmla="*/ 1326473 h 1373451"/>
                              <a:gd name="connsiteX3" fmla="*/ 75563 w 4256302"/>
                              <a:gd name="connsiteY3" fmla="*/ 1297212 h 1373451"/>
                              <a:gd name="connsiteX4" fmla="*/ 75563 w 4256302"/>
                              <a:gd name="connsiteY4" fmla="*/ 112149 h 1373451"/>
                              <a:gd name="connsiteX5" fmla="*/ 902183 w 4256302"/>
                              <a:gd name="connsiteY5" fmla="*/ 290677 h 1373451"/>
                              <a:gd name="connsiteX0" fmla="*/ 4137036 w 4535816"/>
                              <a:gd name="connsiteY0" fmla="*/ 2421 h 1379380"/>
                              <a:gd name="connsiteX1" fmla="*/ 4495481 w 4535816"/>
                              <a:gd name="connsiteY1" fmla="*/ 22 h 1379380"/>
                              <a:gd name="connsiteX2" fmla="*/ 4290655 w 4535816"/>
                              <a:gd name="connsiteY2" fmla="*/ 1326473 h 1379380"/>
                              <a:gd name="connsiteX3" fmla="*/ 355077 w 4535816"/>
                              <a:gd name="connsiteY3" fmla="*/ 1297212 h 1379380"/>
                              <a:gd name="connsiteX4" fmla="*/ 279514 w 4535816"/>
                              <a:gd name="connsiteY4" fmla="*/ 431809 h 1379380"/>
                              <a:gd name="connsiteX5" fmla="*/ 1181697 w 4535816"/>
                              <a:gd name="connsiteY5" fmla="*/ 290677 h 1379380"/>
                              <a:gd name="connsiteX0" fmla="*/ 4103629 w 4502409"/>
                              <a:gd name="connsiteY0" fmla="*/ 2421 h 1379380"/>
                              <a:gd name="connsiteX1" fmla="*/ 4462074 w 4502409"/>
                              <a:gd name="connsiteY1" fmla="*/ 22 h 1379380"/>
                              <a:gd name="connsiteX2" fmla="*/ 4257248 w 4502409"/>
                              <a:gd name="connsiteY2" fmla="*/ 1326473 h 1379380"/>
                              <a:gd name="connsiteX3" fmla="*/ 321670 w 4502409"/>
                              <a:gd name="connsiteY3" fmla="*/ 1297212 h 1379380"/>
                              <a:gd name="connsiteX4" fmla="*/ 246107 w 4502409"/>
                              <a:gd name="connsiteY4" fmla="*/ 431809 h 1379380"/>
                              <a:gd name="connsiteX5" fmla="*/ 1148290 w 4502409"/>
                              <a:gd name="connsiteY5" fmla="*/ 290677 h 1379380"/>
                              <a:gd name="connsiteX0" fmla="*/ 3895096 w 4293876"/>
                              <a:gd name="connsiteY0" fmla="*/ 2421 h 1338417"/>
                              <a:gd name="connsiteX1" fmla="*/ 4253541 w 4293876"/>
                              <a:gd name="connsiteY1" fmla="*/ 22 h 1338417"/>
                              <a:gd name="connsiteX2" fmla="*/ 4048715 w 4293876"/>
                              <a:gd name="connsiteY2" fmla="*/ 1326473 h 1338417"/>
                              <a:gd name="connsiteX3" fmla="*/ 113137 w 4293876"/>
                              <a:gd name="connsiteY3" fmla="*/ 1297212 h 1338417"/>
                              <a:gd name="connsiteX4" fmla="*/ 37574 w 4293876"/>
                              <a:gd name="connsiteY4" fmla="*/ 431809 h 1338417"/>
                              <a:gd name="connsiteX5" fmla="*/ 939757 w 4293876"/>
                              <a:gd name="connsiteY5" fmla="*/ 290677 h 1338417"/>
                              <a:gd name="connsiteX0" fmla="*/ 3895096 w 4328565"/>
                              <a:gd name="connsiteY0" fmla="*/ 29032 h 1365028"/>
                              <a:gd name="connsiteX1" fmla="*/ 4253541 w 4328565"/>
                              <a:gd name="connsiteY1" fmla="*/ 26633 h 1365028"/>
                              <a:gd name="connsiteX2" fmla="*/ 4048715 w 4328565"/>
                              <a:gd name="connsiteY2" fmla="*/ 1353084 h 1365028"/>
                              <a:gd name="connsiteX3" fmla="*/ 113137 w 4328565"/>
                              <a:gd name="connsiteY3" fmla="*/ 1323823 h 1365028"/>
                              <a:gd name="connsiteX4" fmla="*/ 37574 w 4328565"/>
                              <a:gd name="connsiteY4" fmla="*/ 458420 h 1365028"/>
                              <a:gd name="connsiteX5" fmla="*/ 939757 w 4328565"/>
                              <a:gd name="connsiteY5" fmla="*/ 317288 h 1365028"/>
                              <a:gd name="connsiteX0" fmla="*/ 3895096 w 4448377"/>
                              <a:gd name="connsiteY0" fmla="*/ 1196 h 1418111"/>
                              <a:gd name="connsiteX1" fmla="*/ 4234871 w 4448377"/>
                              <a:gd name="connsiteY1" fmla="*/ 50689 h 1418111"/>
                              <a:gd name="connsiteX2" fmla="*/ 4048715 w 4448377"/>
                              <a:gd name="connsiteY2" fmla="*/ 1325248 h 1418111"/>
                              <a:gd name="connsiteX3" fmla="*/ 113137 w 4448377"/>
                              <a:gd name="connsiteY3" fmla="*/ 1295987 h 1418111"/>
                              <a:gd name="connsiteX4" fmla="*/ 37574 w 4448377"/>
                              <a:gd name="connsiteY4" fmla="*/ 430584 h 1418111"/>
                              <a:gd name="connsiteX5" fmla="*/ 939757 w 4448377"/>
                              <a:gd name="connsiteY5" fmla="*/ 289452 h 1418111"/>
                              <a:gd name="connsiteX0" fmla="*/ 3895096 w 4448377"/>
                              <a:gd name="connsiteY0" fmla="*/ 1196 h 1418111"/>
                              <a:gd name="connsiteX1" fmla="*/ 4234871 w 4448377"/>
                              <a:gd name="connsiteY1" fmla="*/ 50689 h 1418111"/>
                              <a:gd name="connsiteX2" fmla="*/ 4048715 w 4448377"/>
                              <a:gd name="connsiteY2" fmla="*/ 1325248 h 1418111"/>
                              <a:gd name="connsiteX3" fmla="*/ 113137 w 4448377"/>
                              <a:gd name="connsiteY3" fmla="*/ 1295987 h 1418111"/>
                              <a:gd name="connsiteX4" fmla="*/ 37574 w 4448377"/>
                              <a:gd name="connsiteY4" fmla="*/ 430584 h 1418111"/>
                              <a:gd name="connsiteX5" fmla="*/ 939757 w 4448377"/>
                              <a:gd name="connsiteY5" fmla="*/ 289452 h 1418111"/>
                              <a:gd name="connsiteX0" fmla="*/ 3895096 w 4418267"/>
                              <a:gd name="connsiteY0" fmla="*/ 13120 h 1430035"/>
                              <a:gd name="connsiteX1" fmla="*/ 4234871 w 4418267"/>
                              <a:gd name="connsiteY1" fmla="*/ 62613 h 1430035"/>
                              <a:gd name="connsiteX2" fmla="*/ 4048715 w 4418267"/>
                              <a:gd name="connsiteY2" fmla="*/ 1337172 h 1430035"/>
                              <a:gd name="connsiteX3" fmla="*/ 113137 w 4418267"/>
                              <a:gd name="connsiteY3" fmla="*/ 1307911 h 1430035"/>
                              <a:gd name="connsiteX4" fmla="*/ 37574 w 4418267"/>
                              <a:gd name="connsiteY4" fmla="*/ 442508 h 1430035"/>
                              <a:gd name="connsiteX5" fmla="*/ 939757 w 4418267"/>
                              <a:gd name="connsiteY5" fmla="*/ 301376 h 1430035"/>
                              <a:gd name="connsiteX0" fmla="*/ 3895096 w 4294881"/>
                              <a:gd name="connsiteY0" fmla="*/ 13120 h 1405102"/>
                              <a:gd name="connsiteX1" fmla="*/ 4234871 w 4294881"/>
                              <a:gd name="connsiteY1" fmla="*/ 62613 h 1405102"/>
                              <a:gd name="connsiteX2" fmla="*/ 4048715 w 4294881"/>
                              <a:gd name="connsiteY2" fmla="*/ 1337172 h 1405102"/>
                              <a:gd name="connsiteX3" fmla="*/ 113137 w 4294881"/>
                              <a:gd name="connsiteY3" fmla="*/ 1307911 h 1405102"/>
                              <a:gd name="connsiteX4" fmla="*/ 37574 w 4294881"/>
                              <a:gd name="connsiteY4" fmla="*/ 442508 h 1405102"/>
                              <a:gd name="connsiteX5" fmla="*/ 939757 w 4294881"/>
                              <a:gd name="connsiteY5" fmla="*/ 301376 h 140510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</a:cxnLst>
                            <a:rect l="l" t="t" r="r" b="b"/>
                            <a:pathLst>
                              <a:path w="4294881" h="1405102">
                                <a:moveTo>
                                  <a:pt x="3895096" y="13120"/>
                                </a:moveTo>
                                <a:cubicBezTo>
                                  <a:pt x="4048237" y="12320"/>
                                  <a:pt x="4210756" y="-37564"/>
                                  <a:pt x="4234871" y="62613"/>
                                </a:cubicBezTo>
                                <a:cubicBezTo>
                                  <a:pt x="4258986" y="162790"/>
                                  <a:pt x="4432741" y="1185721"/>
                                  <a:pt x="4048715" y="1337172"/>
                                </a:cubicBezTo>
                                <a:cubicBezTo>
                                  <a:pt x="3664689" y="1488623"/>
                                  <a:pt x="299216" y="1344826"/>
                                  <a:pt x="113137" y="1307911"/>
                                </a:cubicBezTo>
                                <a:cubicBezTo>
                                  <a:pt x="-72942" y="1270996"/>
                                  <a:pt x="23220" y="632703"/>
                                  <a:pt x="37574" y="442508"/>
                                </a:cubicBezTo>
                                <a:cubicBezTo>
                                  <a:pt x="51928" y="252313"/>
                                  <a:pt x="547892" y="285308"/>
                                  <a:pt x="939757" y="301376"/>
                                </a:cubicBezTo>
                              </a:path>
                            </a:pathLst>
                          </a:custGeom>
                          <a:noFill/>
                          <a:ln>
                            <a:solidFill>
                              <a:srgbClr val="0070C0"/>
                            </a:solidFill>
                            <a:tailEnd type="stealth"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5559654" name="Straight Arrow Connector 765559654"/>
                        <wps:cNvCnPr/>
                        <wps:spPr>
                          <a:xfrm>
                            <a:off x="452021" y="1164766"/>
                            <a:ext cx="1645919" cy="2363"/>
                          </a:xfrm>
                          <a:prstGeom prst="straightConnector1">
                            <a:avLst/>
                          </a:prstGeom>
                          <a:ln w="12700"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7C96534" id="_x0000_s1049" editas="canvas" style="width:464pt;height:252pt;mso-position-horizontal-relative:char;mso-position-vertical-relative:line" coordsize="58928,32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">
                <v:shape id="_x0000_s1050" type="#_x0000_t75" style="position:absolute;width:58928;height:32004;visibility:visible;mso-wrap-style:square" filled="t">
                  <v:fill o:detectmouseclick="t"/>
                  <v:shadow on="t" color="black" opacity="26214f" origin="-.5,-.5" offset=".74836mm,.74836mm"/>
                  <v:path o:connecttype="none"/>
                </v:shape>
                <v:rect id="Rectangle 1734463518" o:spid="_x0000_s1051" style="position:absolute;left:18699;top:5751;width:15447;height:184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" filled="f" strokecolor="#09101d [484]" strokeweight="1pt">
                  <v:textbox>
                    <w:txbxContent>
                      <w:p w14:paraId="7E3BF84F" w14:textId="2878702B" w:rsidR="000E6EA6" w:rsidRPr="000E6EA6" w:rsidRDefault="000E6EA6" w:rsidP="000E6EA6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gNB</w:t>
                        </w:r>
                      </w:p>
                    </w:txbxContent>
                  </v:textbox>
                </v:rect>
                <v:shape id="_x0000_s1052" type="#_x0000_t202" style="position:absolute;left:17756;top:25230;width:21804;height:25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" filled="f" stroked="f" strokeweight=".5pt">
                  <v:textbox>
                    <w:txbxContent>
                      <w:p w14:paraId="78838851" w14:textId="3228706C" w:rsidR="000E6EA6" w:rsidRPr="00957393" w:rsidRDefault="00957393" w:rsidP="000E6EA6">
                        <w:pPr>
                          <w:rPr>
                            <w:rFonts w:ascii="Courier New" w:hAnsi="Courier New" w:cs="Courier New"/>
                          </w:rPr>
                        </w:pPr>
                        <w:r w:rsidRPr="00957393">
                          <w:rPr>
                            <w:rFonts w:ascii="Courier New" w:hAnsi="Courier New" w:cs="Courier New"/>
                          </w:rPr>
                          <w:t>PM(</w:t>
                        </w:r>
                        <w:r w:rsidRPr="00957393">
                          <w:rPr>
                            <w:rFonts w:ascii="Courier New" w:hAnsi="Courier New" w:cs="Courier New"/>
                            <w:lang w:val="en-US"/>
                          </w:rPr>
                          <w:t>RACH.PreambleDist.</w:t>
                        </w:r>
                        <w:r w:rsidRPr="00957393">
                          <w:rPr>
                            <w:rFonts w:ascii="Courier New" w:hAnsi="Courier New" w:cs="Courier New"/>
                            <w:i/>
                          </w:rPr>
                          <w:t>Bin</w:t>
                        </w:r>
                        <w:r w:rsidR="00600E48">
                          <w:rPr>
                            <w:rFonts w:ascii="Courier New" w:hAnsi="Courier New" w:cs="Courier New"/>
                            <w:iCs/>
                          </w:rPr>
                          <w:t>)</w:t>
                        </w:r>
                      </w:p>
                    </w:txbxContent>
                  </v:textbox>
                </v:shape>
                <v:shape id="_x0000_s1053" type="#_x0000_t202" style="position:absolute;left:30865;top:12241;width:15278;height:2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" filled="f" stroked="f" strokeweight=".5pt">
                  <v:textbox>
                    <w:txbxContent>
                      <w:p w14:paraId="5EAB2DE4" w14:textId="306F5A31" w:rsidR="000E6EA6" w:rsidRPr="00C91490" w:rsidRDefault="00C91490" w:rsidP="000E6EA6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>RRC(</w:t>
                        </w:r>
                        <w:r w:rsidRPr="00C91490"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>preambleTransMax</w:t>
                        </w:r>
                        <w: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>)</w:t>
                        </w:r>
                      </w:p>
                    </w:txbxContent>
                  </v:textbox>
                </v:shape>
                <v:shape id="_x0000_s1054" type="#_x0000_t202" style="position:absolute;left:2199;top:8021;width:16819;height:51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" filled="f" stroked="f" strokeweight=".5pt">
                  <v:textbox>
                    <w:txbxContent>
                      <w:p w14:paraId="3DF954B7" w14:textId="673A4D14" w:rsidR="000E6EA6" w:rsidRPr="00C91490" w:rsidRDefault="00957393" w:rsidP="000E6EA6">
                        <w:pP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>NRM(</w:t>
                        </w:r>
                        <w:r w:rsidR="00C91490" w:rsidRPr="00C91490"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>targetProbability</w:t>
                        </w:r>
                        <w: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>,</w:t>
                        </w:r>
                        <w:r w:rsidR="00C91490" w:rsidRPr="00C91490"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br/>
                        </w:r>
                        <w:r w:rsidR="00C91490" w:rsidRPr="00C91490"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>numberOfPreamblesSent</w:t>
                        </w:r>
                        <w: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>)</w:t>
                        </w:r>
                      </w:p>
                      <w:p w14:paraId="5AD31B96" w14:textId="77777777" w:rsidR="00C91490" w:rsidRDefault="00C91490" w:rsidP="000E6EA6"/>
                    </w:txbxContent>
                  </v:textbox>
                </v:shape>
                <v:rect id="Rectangle 835602695" o:spid="_x0000_s1055" style="position:absolute;left:20979;top:9494;width:8705;height:95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" filled="f" strokecolor="#09101d [484]" strokeweight="1pt">
                  <v:textbox>
                    <w:txbxContent>
                      <w:p w14:paraId="39F7F388" w14:textId="1CF2DC3A" w:rsidR="000E6EA6" w:rsidRPr="000E6EA6" w:rsidRDefault="000E6EA6" w:rsidP="000E6EA6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 w:rsidRPr="000E6EA6">
                          <w:rPr>
                            <w:color w:val="000000" w:themeColor="text1"/>
                          </w:rPr>
                          <w:t>DRACH optimisation function</w:t>
                        </w:r>
                      </w:p>
                    </w:txbxContent>
                  </v:textbox>
                </v:rect>
                <v:rect id="Rectangle 49478506" o:spid="_x0000_s1056" style="position:absolute;left:46143;top:10615;width:4158;height:73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" filled="f" strokecolor="#09101d [484]" strokeweight="1pt">
                  <v:textbox>
                    <w:txbxContent>
                      <w:p w14:paraId="337EDFE1" w14:textId="104BB9DA" w:rsidR="000E6EA6" w:rsidRPr="000E6EA6" w:rsidRDefault="000E6EA6" w:rsidP="000E6EA6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UE</w:t>
                        </w:r>
                      </w:p>
                    </w:txbxContent>
                  </v:textbox>
                </v:rect>
                <v:shape id="Straight Arrow Connector 498395207" o:spid="_x0000_s1057" type="#_x0000_t32" style="position:absolute;left:29684;top:14274;width:16459;height:2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" strokecolor="#4472c4 [3204]" strokeweight="1pt">
                  <v:stroke endarrow="block" joinstyle="miter"/>
                </v:shape>
                <v:shape id="Freeform: Shape 1254481195" o:spid="_x0000_s1058" style="position:absolute;left:11581;top:14191;width:42949;height:14051;visibility:visible;mso-wrap-style:square;v-text-anchor:middle" coordsize="4294881,14051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" path="m3895096,13120v153141,-800,315660,-50684,339775,49493c4258986,162790,4432741,1185721,4048715,1337172v-384026,151451,-3749499,7654,-3935578,-29261c-72942,1270996,23220,632703,37574,442508,51928,252313,547892,285308,939757,301376e" filled="f" strokecolor="#0070c0" strokeweight="1pt">
                  <v:stroke endarrow="classic" joinstyle="miter"/>
                  <v:path arrowok="t" o:connecttype="custom" o:connectlocs="3895096,13120;4234871,62613;4048715,1337172;113137,1307911;37574,442508;939757,301376" o:connectangles="0,0,0,0,0,0"/>
                </v:shape>
                <v:shape id="Straight Arrow Connector 765559654" o:spid="_x0000_s1059" type="#_x0000_t32" style="position:absolute;left:4520;top:11647;width:16459;height:2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" strokecolor="#4472c4 [3204]" strokeweight="1pt">
                  <v:stroke endarrow="block" joinstyle="miter"/>
                </v:shape>
                <w10:anchorlock/>
              </v:group>
            </w:pict>
          </mc:Fallback>
        </mc:AlternateContent>
      </w:r>
    </w:p>
    <w:p w14:paraId="56D126E0" w14:textId="3499737A" w:rsidR="00957393" w:rsidRPr="00C84331" w:rsidRDefault="00957393" w:rsidP="00957393">
      <w:pPr>
        <w:jc w:val="center"/>
        <w:rPr>
          <w:b/>
          <w:bCs/>
          <w:iCs/>
        </w:rPr>
      </w:pPr>
      <w:r w:rsidRPr="00C84331">
        <w:rPr>
          <w:b/>
          <w:bCs/>
          <w:iCs/>
        </w:rPr>
        <w:t xml:space="preserve">Figure </w:t>
      </w:r>
      <w:r>
        <w:rPr>
          <w:b/>
          <w:bCs/>
          <w:iCs/>
        </w:rPr>
        <w:t xml:space="preserve">3 </w:t>
      </w:r>
      <w:r>
        <w:rPr>
          <w:b/>
          <w:bCs/>
          <w:i/>
        </w:rPr>
        <w:t>Example</w:t>
      </w:r>
      <w:r>
        <w:rPr>
          <w:b/>
          <w:bCs/>
          <w:iCs/>
        </w:rPr>
        <w:t xml:space="preserve"> implementation of DRACH optimisation function. </w:t>
      </w:r>
    </w:p>
    <w:p w14:paraId="400108E1" w14:textId="77777777" w:rsidR="00803907" w:rsidRDefault="00803907" w:rsidP="00803907"/>
    <w:p w14:paraId="736F8D1C" w14:textId="46F4FFAA" w:rsidR="00042D6E" w:rsidRDefault="00042D6E" w:rsidP="00DB571C">
      <w:pPr>
        <w:pStyle w:val="Heading2"/>
      </w:pPr>
      <w:r>
        <w:t>3.2</w:t>
      </w:r>
      <w:r>
        <w:tab/>
        <w:t>Why are these contributions wrong?</w:t>
      </w:r>
    </w:p>
    <w:p w14:paraId="607A32AF" w14:textId="1AB6CD8B" w:rsidR="000E07EF" w:rsidRPr="000F4284" w:rsidRDefault="000F4284" w:rsidP="000E07EF">
      <w:bookmarkStart w:id="2" w:name="_Hlk180760536"/>
      <w:r>
        <w:t xml:space="preserve">Contributions </w:t>
      </w:r>
      <w:bookmarkEnd w:id="2"/>
      <w:r>
        <w:t xml:space="preserve">[1,2,3,4] are incorrect in that they assume that the attribute </w:t>
      </w:r>
      <w:r w:rsidRPr="000F4284">
        <w:rPr>
          <w:rFonts w:ascii="Courier New" w:hAnsi="Courier New" w:cs="Courier New"/>
        </w:rPr>
        <w:t>numberOfPreamblesSent</w:t>
      </w:r>
      <w:r>
        <w:t xml:space="preserve"> in TS 28.541 </w:t>
      </w:r>
      <w:r w:rsidR="00866F29">
        <w:t xml:space="preserve">[9] </w:t>
      </w:r>
      <w:r>
        <w:t xml:space="preserve">are used to configure attribute </w:t>
      </w:r>
      <w:r w:rsidRPr="00913368">
        <w:rPr>
          <w:rFonts w:ascii="Courier New" w:hAnsi="Courier New" w:cs="Courier New"/>
        </w:rPr>
        <w:t>preambleTransMax</w:t>
      </w:r>
      <w:r>
        <w:t xml:space="preserve"> in TS 28.331</w:t>
      </w:r>
      <w:r w:rsidR="00866F29">
        <w:t xml:space="preserve"> [7]</w:t>
      </w:r>
      <w:r>
        <w:t xml:space="preserve">. Instead, </w:t>
      </w:r>
      <w:r w:rsidRPr="000F4284">
        <w:rPr>
          <w:rFonts w:ascii="Courier New" w:hAnsi="Courier New" w:cs="Courier New"/>
        </w:rPr>
        <w:t>numberOfPreamblesSent</w:t>
      </w:r>
      <w:r>
        <w:t xml:space="preserve"> is used to configure a </w:t>
      </w:r>
      <w:r w:rsidRPr="00866F29">
        <w:rPr>
          <w:i/>
          <w:iCs/>
        </w:rPr>
        <w:t>want</w:t>
      </w:r>
      <w:r w:rsidR="00866F29" w:rsidRPr="00866F29">
        <w:rPr>
          <w:i/>
          <w:iCs/>
        </w:rPr>
        <w:t>e</w:t>
      </w:r>
      <w:r w:rsidRPr="00866F29">
        <w:rPr>
          <w:i/>
          <w:iCs/>
        </w:rPr>
        <w:t>d</w:t>
      </w:r>
      <w:r>
        <w:t xml:space="preserve"> distribution of RACH preambles in a vendor implemented DRACH optimisation function. This function in turn </w:t>
      </w:r>
      <w:r>
        <w:rPr>
          <w:i/>
          <w:iCs/>
        </w:rPr>
        <w:t>may</w:t>
      </w:r>
      <w:r>
        <w:t xml:space="preserve"> configure </w:t>
      </w:r>
      <w:r w:rsidRPr="00913368">
        <w:rPr>
          <w:rFonts w:ascii="Courier New" w:hAnsi="Courier New" w:cs="Courier New"/>
        </w:rPr>
        <w:t>preambleTransMax</w:t>
      </w:r>
      <w:r>
        <w:t xml:space="preserve"> in TS 28.331</w:t>
      </w:r>
      <w:r w:rsidR="00866F29">
        <w:t xml:space="preserve"> [7]</w:t>
      </w:r>
      <w:r>
        <w:t xml:space="preserve">. </w:t>
      </w:r>
    </w:p>
    <w:p w14:paraId="099A2195" w14:textId="1279FE1A" w:rsidR="000E07EF" w:rsidRPr="000E07EF" w:rsidRDefault="000E07EF" w:rsidP="000E07EF">
      <w:pPr>
        <w:pStyle w:val="Heading2"/>
      </w:pPr>
      <w:r>
        <w:t>3.3</w:t>
      </w:r>
      <w:r>
        <w:tab/>
        <w:t>Further considerations</w:t>
      </w:r>
    </w:p>
    <w:p w14:paraId="103857CC" w14:textId="77777777" w:rsidR="000A4255" w:rsidRDefault="000F4284">
      <w:pPr>
        <w:rPr>
          <w:iCs/>
        </w:rPr>
      </w:pPr>
      <w:r>
        <w:rPr>
          <w:iCs/>
        </w:rPr>
        <w:t>The CRs [1,2,3,4] implements a non-</w:t>
      </w:r>
      <w:r w:rsidR="000E07EF">
        <w:rPr>
          <w:iCs/>
        </w:rPr>
        <w:t>backwards compati</w:t>
      </w:r>
      <w:r>
        <w:rPr>
          <w:iCs/>
        </w:rPr>
        <w:t>ble change</w:t>
      </w:r>
      <w:r w:rsidR="000A4255">
        <w:rPr>
          <w:iCs/>
        </w:rPr>
        <w:t>.</w:t>
      </w:r>
    </w:p>
    <w:p w14:paraId="1E1F8D48" w14:textId="641C2430" w:rsidR="000E07EF" w:rsidRDefault="000A4255">
      <w:pPr>
        <w:rPr>
          <w:iCs/>
        </w:rPr>
      </w:pPr>
      <w:r>
        <w:rPr>
          <w:iCs/>
        </w:rPr>
        <w:t>The CRs [1,2,3,4] proposes a functional change</w:t>
      </w:r>
      <w:r w:rsidR="000F4284">
        <w:rPr>
          <w:iCs/>
        </w:rPr>
        <w:t>, and does not correct any fault.</w:t>
      </w:r>
    </w:p>
    <w:p w14:paraId="796877CA" w14:textId="7F004CB8" w:rsidR="00042D6E" w:rsidRDefault="00042D6E" w:rsidP="00DB571C">
      <w:pPr>
        <w:pStyle w:val="Heading2"/>
      </w:pPr>
      <w:r>
        <w:t>3.</w:t>
      </w:r>
      <w:r w:rsidR="00DB571C">
        <w:t>4</w:t>
      </w:r>
      <w:r>
        <w:tab/>
        <w:t>What should SA5 do?</w:t>
      </w:r>
    </w:p>
    <w:p w14:paraId="78FE5371" w14:textId="07C71B7E" w:rsidR="00042D6E" w:rsidRDefault="000F4284">
      <w:pPr>
        <w:rPr>
          <w:iCs/>
        </w:rPr>
      </w:pPr>
      <w:r>
        <w:rPr>
          <w:iCs/>
        </w:rPr>
        <w:t xml:space="preserve">For the reasons outlined in clauses 3.2 and 3.3, </w:t>
      </w:r>
      <w:r w:rsidR="00874223">
        <w:rPr>
          <w:iCs/>
        </w:rPr>
        <w:t xml:space="preserve">SA5 should withdraw </w:t>
      </w:r>
      <w:r>
        <w:rPr>
          <w:iCs/>
        </w:rPr>
        <w:t>contributions [1,2,3,4].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30B99446" w14:textId="3F55C940" w:rsidR="00D7643E" w:rsidRDefault="00874223">
      <w:pPr>
        <w:rPr>
          <w:iCs/>
        </w:rPr>
      </w:pPr>
      <w:r>
        <w:rPr>
          <w:iCs/>
        </w:rPr>
        <w:t>Withdraw c</w:t>
      </w:r>
      <w:r w:rsidR="00DE13A3">
        <w:rPr>
          <w:iCs/>
        </w:rPr>
        <w:t xml:space="preserve">ontributions </w:t>
      </w:r>
      <w:r>
        <w:rPr>
          <w:iCs/>
        </w:rPr>
        <w:t>[1,2,3,4]</w:t>
      </w:r>
      <w:r w:rsidR="00DE13A3">
        <w:rPr>
          <w:iCs/>
        </w:rPr>
        <w:t>.</w:t>
      </w:r>
    </w:p>
    <w:p w14:paraId="46971631" w14:textId="3C592AAB" w:rsidR="00C022E3" w:rsidRPr="00F8592B" w:rsidRDefault="00C022E3">
      <w:pPr>
        <w:rPr>
          <w:iCs/>
        </w:rPr>
      </w:pPr>
    </w:p>
    <w:sectPr w:rsidR="00C022E3" w:rsidRPr="00F8592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EA8603" w14:textId="77777777" w:rsidR="00147E06" w:rsidRDefault="00147E06">
      <w:r>
        <w:separator/>
      </w:r>
    </w:p>
  </w:endnote>
  <w:endnote w:type="continuationSeparator" w:id="0">
    <w:p w14:paraId="5B64BBEA" w14:textId="77777777" w:rsidR="00147E06" w:rsidRDefault="00147E06">
      <w:r>
        <w:continuationSeparator/>
      </w:r>
    </w:p>
  </w:endnote>
  <w:endnote w:type="continuationNotice" w:id="1">
    <w:p w14:paraId="017220A0" w14:textId="77777777" w:rsidR="00AC5F75" w:rsidRDefault="00AC5F7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943317" w14:textId="77777777" w:rsidR="00147E06" w:rsidRDefault="00147E06">
      <w:r>
        <w:separator/>
      </w:r>
    </w:p>
  </w:footnote>
  <w:footnote w:type="continuationSeparator" w:id="0">
    <w:p w14:paraId="4C3A0EA2" w14:textId="77777777" w:rsidR="00147E06" w:rsidRDefault="00147E06">
      <w:r>
        <w:continuationSeparator/>
      </w:r>
    </w:p>
  </w:footnote>
  <w:footnote w:type="continuationNotice" w:id="1">
    <w:p w14:paraId="2C2E8112" w14:textId="77777777" w:rsidR="00AC5F75" w:rsidRDefault="00AC5F7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8444FAB"/>
    <w:multiLevelType w:val="hybridMultilevel"/>
    <w:tmpl w:val="73AA9E6E"/>
    <w:lvl w:ilvl="0" w:tplc="ACF6E49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4"/>
  </w:num>
  <w:num w:numId="4" w16cid:durableId="1933050061">
    <w:abstractNumId w:val="17"/>
  </w:num>
  <w:num w:numId="5" w16cid:durableId="1994068038">
    <w:abstractNumId w:val="16"/>
  </w:num>
  <w:num w:numId="6" w16cid:durableId="153031984">
    <w:abstractNumId w:val="11"/>
  </w:num>
  <w:num w:numId="7" w16cid:durableId="321201268">
    <w:abstractNumId w:val="13"/>
  </w:num>
  <w:num w:numId="8" w16cid:durableId="1083141549">
    <w:abstractNumId w:val="21"/>
  </w:num>
  <w:num w:numId="9" w16cid:durableId="1545214639">
    <w:abstractNumId w:val="19"/>
  </w:num>
  <w:num w:numId="10" w16cid:durableId="1892770269">
    <w:abstractNumId w:val="20"/>
  </w:num>
  <w:num w:numId="11" w16cid:durableId="425468940">
    <w:abstractNumId w:val="15"/>
  </w:num>
  <w:num w:numId="12" w16cid:durableId="517233168">
    <w:abstractNumId w:val="18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4923585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2515"/>
    <w:rsid w:val="000230A3"/>
    <w:rsid w:val="00042D6E"/>
    <w:rsid w:val="00046389"/>
    <w:rsid w:val="00074722"/>
    <w:rsid w:val="0008083D"/>
    <w:rsid w:val="000819D8"/>
    <w:rsid w:val="00085D0B"/>
    <w:rsid w:val="000934A6"/>
    <w:rsid w:val="000A2C6C"/>
    <w:rsid w:val="000A4255"/>
    <w:rsid w:val="000A4660"/>
    <w:rsid w:val="000D1B5B"/>
    <w:rsid w:val="000E07EF"/>
    <w:rsid w:val="000E626A"/>
    <w:rsid w:val="000E6EA6"/>
    <w:rsid w:val="000F4284"/>
    <w:rsid w:val="0010401F"/>
    <w:rsid w:val="00112FC3"/>
    <w:rsid w:val="001343B4"/>
    <w:rsid w:val="00147E06"/>
    <w:rsid w:val="00173FA3"/>
    <w:rsid w:val="001774D5"/>
    <w:rsid w:val="00184B6F"/>
    <w:rsid w:val="001861E5"/>
    <w:rsid w:val="001969DA"/>
    <w:rsid w:val="00197930"/>
    <w:rsid w:val="001B1652"/>
    <w:rsid w:val="001C3EC8"/>
    <w:rsid w:val="001D2BD4"/>
    <w:rsid w:val="001D4258"/>
    <w:rsid w:val="001D6911"/>
    <w:rsid w:val="001E4833"/>
    <w:rsid w:val="001E4E8A"/>
    <w:rsid w:val="001F6A38"/>
    <w:rsid w:val="00201947"/>
    <w:rsid w:val="0020395B"/>
    <w:rsid w:val="002046CB"/>
    <w:rsid w:val="00204DC9"/>
    <w:rsid w:val="002062C0"/>
    <w:rsid w:val="00212C47"/>
    <w:rsid w:val="00215130"/>
    <w:rsid w:val="00223084"/>
    <w:rsid w:val="00230002"/>
    <w:rsid w:val="00244C9A"/>
    <w:rsid w:val="00247216"/>
    <w:rsid w:val="00251DC6"/>
    <w:rsid w:val="00266700"/>
    <w:rsid w:val="00274477"/>
    <w:rsid w:val="002A1857"/>
    <w:rsid w:val="002C7F38"/>
    <w:rsid w:val="0030628A"/>
    <w:rsid w:val="0035122B"/>
    <w:rsid w:val="00353451"/>
    <w:rsid w:val="003612BE"/>
    <w:rsid w:val="00365672"/>
    <w:rsid w:val="00371032"/>
    <w:rsid w:val="00371B44"/>
    <w:rsid w:val="003C122B"/>
    <w:rsid w:val="003C4713"/>
    <w:rsid w:val="003C5A97"/>
    <w:rsid w:val="003C7A04"/>
    <w:rsid w:val="003D546B"/>
    <w:rsid w:val="003F52B2"/>
    <w:rsid w:val="00401A62"/>
    <w:rsid w:val="0041632F"/>
    <w:rsid w:val="00440414"/>
    <w:rsid w:val="004558E9"/>
    <w:rsid w:val="0045777E"/>
    <w:rsid w:val="004748B3"/>
    <w:rsid w:val="004B3753"/>
    <w:rsid w:val="004C31D2"/>
    <w:rsid w:val="004D55C2"/>
    <w:rsid w:val="004F3599"/>
    <w:rsid w:val="004F5A0A"/>
    <w:rsid w:val="00517C8C"/>
    <w:rsid w:val="00521131"/>
    <w:rsid w:val="00527C0B"/>
    <w:rsid w:val="005303AF"/>
    <w:rsid w:val="00531FB5"/>
    <w:rsid w:val="005410F6"/>
    <w:rsid w:val="00554068"/>
    <w:rsid w:val="0055412D"/>
    <w:rsid w:val="005729C4"/>
    <w:rsid w:val="00577BC6"/>
    <w:rsid w:val="0059227B"/>
    <w:rsid w:val="005A25E1"/>
    <w:rsid w:val="005B0966"/>
    <w:rsid w:val="005B795D"/>
    <w:rsid w:val="00600E48"/>
    <w:rsid w:val="00610508"/>
    <w:rsid w:val="00610693"/>
    <w:rsid w:val="00613820"/>
    <w:rsid w:val="00645C90"/>
    <w:rsid w:val="00652248"/>
    <w:rsid w:val="00657B80"/>
    <w:rsid w:val="00675B3C"/>
    <w:rsid w:val="0069495C"/>
    <w:rsid w:val="006A5500"/>
    <w:rsid w:val="006D340A"/>
    <w:rsid w:val="006F20AC"/>
    <w:rsid w:val="00715A1D"/>
    <w:rsid w:val="007430D4"/>
    <w:rsid w:val="00760BB0"/>
    <w:rsid w:val="0076157A"/>
    <w:rsid w:val="00784593"/>
    <w:rsid w:val="00791316"/>
    <w:rsid w:val="007A00EF"/>
    <w:rsid w:val="007A41BE"/>
    <w:rsid w:val="007A499A"/>
    <w:rsid w:val="007B19EA"/>
    <w:rsid w:val="007C0A2D"/>
    <w:rsid w:val="007C27B0"/>
    <w:rsid w:val="007D2A71"/>
    <w:rsid w:val="007E60F8"/>
    <w:rsid w:val="007F300B"/>
    <w:rsid w:val="008014C3"/>
    <w:rsid w:val="00803907"/>
    <w:rsid w:val="00812587"/>
    <w:rsid w:val="0081747A"/>
    <w:rsid w:val="008412F9"/>
    <w:rsid w:val="00850812"/>
    <w:rsid w:val="00866F29"/>
    <w:rsid w:val="00874223"/>
    <w:rsid w:val="00876B9A"/>
    <w:rsid w:val="0088030C"/>
    <w:rsid w:val="00886CBD"/>
    <w:rsid w:val="008933BF"/>
    <w:rsid w:val="008A10C4"/>
    <w:rsid w:val="008B0248"/>
    <w:rsid w:val="008C1401"/>
    <w:rsid w:val="008D191D"/>
    <w:rsid w:val="008F5F33"/>
    <w:rsid w:val="00904B33"/>
    <w:rsid w:val="0091046A"/>
    <w:rsid w:val="00913368"/>
    <w:rsid w:val="00923CD2"/>
    <w:rsid w:val="00926ABD"/>
    <w:rsid w:val="00947F4E"/>
    <w:rsid w:val="00957393"/>
    <w:rsid w:val="00966D47"/>
    <w:rsid w:val="00992312"/>
    <w:rsid w:val="009C0DED"/>
    <w:rsid w:val="00A004B4"/>
    <w:rsid w:val="00A20ED6"/>
    <w:rsid w:val="00A26107"/>
    <w:rsid w:val="00A37D7F"/>
    <w:rsid w:val="00A46410"/>
    <w:rsid w:val="00A57688"/>
    <w:rsid w:val="00A6313B"/>
    <w:rsid w:val="00A842E9"/>
    <w:rsid w:val="00A84A94"/>
    <w:rsid w:val="00AC5F75"/>
    <w:rsid w:val="00AD1DAA"/>
    <w:rsid w:val="00AF1E23"/>
    <w:rsid w:val="00AF7F81"/>
    <w:rsid w:val="00B01AFF"/>
    <w:rsid w:val="00B03CB5"/>
    <w:rsid w:val="00B05CC7"/>
    <w:rsid w:val="00B27E39"/>
    <w:rsid w:val="00B350D8"/>
    <w:rsid w:val="00B76763"/>
    <w:rsid w:val="00B7732B"/>
    <w:rsid w:val="00B879F0"/>
    <w:rsid w:val="00BB306A"/>
    <w:rsid w:val="00BB773A"/>
    <w:rsid w:val="00BC25AA"/>
    <w:rsid w:val="00BF293C"/>
    <w:rsid w:val="00BF682E"/>
    <w:rsid w:val="00C022E3"/>
    <w:rsid w:val="00C22D17"/>
    <w:rsid w:val="00C26BB2"/>
    <w:rsid w:val="00C4712D"/>
    <w:rsid w:val="00C555C9"/>
    <w:rsid w:val="00C84331"/>
    <w:rsid w:val="00C91490"/>
    <w:rsid w:val="00C94F55"/>
    <w:rsid w:val="00CA7D62"/>
    <w:rsid w:val="00CB07A8"/>
    <w:rsid w:val="00CD4A57"/>
    <w:rsid w:val="00D146F1"/>
    <w:rsid w:val="00D24121"/>
    <w:rsid w:val="00D33604"/>
    <w:rsid w:val="00D37B08"/>
    <w:rsid w:val="00D437FF"/>
    <w:rsid w:val="00D5130C"/>
    <w:rsid w:val="00D62265"/>
    <w:rsid w:val="00D73770"/>
    <w:rsid w:val="00D7643E"/>
    <w:rsid w:val="00D8512E"/>
    <w:rsid w:val="00DA1E58"/>
    <w:rsid w:val="00DB571C"/>
    <w:rsid w:val="00DB75B8"/>
    <w:rsid w:val="00DC1055"/>
    <w:rsid w:val="00DE13A3"/>
    <w:rsid w:val="00DE4EF2"/>
    <w:rsid w:val="00DF0F93"/>
    <w:rsid w:val="00DF2C0E"/>
    <w:rsid w:val="00E04DB6"/>
    <w:rsid w:val="00E06FFB"/>
    <w:rsid w:val="00E30155"/>
    <w:rsid w:val="00E91FE1"/>
    <w:rsid w:val="00EA5E95"/>
    <w:rsid w:val="00ED4954"/>
    <w:rsid w:val="00ED5A43"/>
    <w:rsid w:val="00EE0943"/>
    <w:rsid w:val="00EE33A2"/>
    <w:rsid w:val="00F526B6"/>
    <w:rsid w:val="00F67A1C"/>
    <w:rsid w:val="00F82C5B"/>
    <w:rsid w:val="00F85325"/>
    <w:rsid w:val="00F8555F"/>
    <w:rsid w:val="00F8592B"/>
    <w:rsid w:val="00F949D8"/>
    <w:rsid w:val="00FB0B3F"/>
    <w:rsid w:val="00FB3E36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7393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251D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locked/>
    <w:rsid w:val="00251DC6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D80D8DD-D7E1-4F5B-B556-9C420C7AEE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49452F-A773-4B5F-BF7E-E65FCA6C8AF7}">
  <ds:schemaRefs>
    <ds:schemaRef ds:uri="http://purl.org/dc/terms/"/>
    <ds:schemaRef ds:uri="http://schemas.microsoft.com/office/2006/documentManagement/types"/>
    <ds:schemaRef ds:uri="http://purl.org/dc/dcmitype/"/>
    <ds:schemaRef ds:uri="2d52617d-9ef0-49ec-a9c6-d4404dcbcc67"/>
    <ds:schemaRef ds:uri="http://purl.org/dc/elements/1.1/"/>
    <ds:schemaRef ds:uri="http://www.w3.org/XML/1998/namespace"/>
    <ds:schemaRef ds:uri="d8762117-8292-4133-b1c7-eab5c6487cfd"/>
    <ds:schemaRef ds:uri="http://schemas.openxmlformats.org/package/2006/metadata/core-properties"/>
    <ds:schemaRef ds:uri="http://schemas.microsoft.com/office/infopath/2007/PartnerControls"/>
    <ds:schemaRef ds:uri="18606206-42b0-4a45-9711-0f4c6799a4cc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E908A205-5A72-4D01-89F5-2622C76FBFA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2779</TotalTime>
  <Pages>4</Pages>
  <Words>807</Words>
  <Characters>4660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5457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</cp:lastModifiedBy>
  <cp:revision>34</cp:revision>
  <cp:lastPrinted>1899-12-31T23:00:00Z</cp:lastPrinted>
  <dcterms:created xsi:type="dcterms:W3CDTF">2024-04-24T14:08:00Z</dcterms:created>
  <dcterms:modified xsi:type="dcterms:W3CDTF">2024-11-08T13:09:00Z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0x010100C4E3EF5432815743B66A913855BE42BB</vt:lpwstr>
  </property>
  <property fmtid="{D5CDD505-2E9C-101B-9397-08002B2CF9AE}" pid="5" name="MediaServiceImageTags">
    <vt:lpwstr/>
  </property>
</Properties>
</file>